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99A979F" w14:textId="6E4300D0" w:rsidR="004B1C68" w:rsidRPr="004B6819" w:rsidRDefault="00016F17" w:rsidP="004B1C68">
      <w:pPr>
        <w:pStyle w:val="head-a"/>
        <w:rPr>
          <w:rStyle w:val="head-activityType"/>
          <w:color w:val="000000" w:themeColor="text1"/>
          <w:sz w:val="36"/>
          <w:szCs w:val="36"/>
        </w:rPr>
      </w:pPr>
      <w:r>
        <w:rPr>
          <w:rStyle w:val="head-activityType"/>
          <w:color w:val="000000" w:themeColor="text1"/>
          <w:sz w:val="36"/>
          <w:szCs w:val="36"/>
        </w:rPr>
        <w:t>Progress</w:t>
      </w:r>
      <w:r w:rsidR="004B1C68" w:rsidRPr="004B6819">
        <w:rPr>
          <w:rStyle w:val="head-activityType"/>
          <w:color w:val="000000" w:themeColor="text1"/>
          <w:sz w:val="36"/>
          <w:szCs w:val="36"/>
        </w:rPr>
        <w:t xml:space="preserve"> </w:t>
      </w:r>
      <w:r w:rsidR="00A922E5">
        <w:rPr>
          <w:rStyle w:val="head-activityType"/>
          <w:color w:val="000000" w:themeColor="text1"/>
          <w:sz w:val="36"/>
          <w:szCs w:val="36"/>
        </w:rPr>
        <w:t>1</w:t>
      </w:r>
      <w:r w:rsidR="004B1C68" w:rsidRPr="004B6819">
        <w:rPr>
          <w:rStyle w:val="head-activityType"/>
          <w:color w:val="000000" w:themeColor="text1"/>
          <w:sz w:val="36"/>
          <w:szCs w:val="36"/>
        </w:rPr>
        <w:t xml:space="preserve"> </w:t>
      </w:r>
      <w:r w:rsidR="00664C86" w:rsidRPr="004B6819">
        <w:rPr>
          <w:rStyle w:val="head-activityType"/>
          <w:color w:val="000000" w:themeColor="text1"/>
          <w:sz w:val="36"/>
          <w:szCs w:val="36"/>
        </w:rPr>
        <w:t>t</w:t>
      </w:r>
      <w:r w:rsidR="004B1C68" w:rsidRPr="004B6819">
        <w:rPr>
          <w:rStyle w:val="head-activityType"/>
          <w:color w:val="000000" w:themeColor="text1"/>
          <w:sz w:val="36"/>
          <w:szCs w:val="36"/>
        </w:rPr>
        <w:t>est</w:t>
      </w:r>
    </w:p>
    <w:p w14:paraId="6C55B541" w14:textId="16348D76" w:rsidR="005E0241" w:rsidRPr="00CD2C04" w:rsidRDefault="004B6819" w:rsidP="004B6819">
      <w:pPr>
        <w:pStyle w:val="head-a"/>
        <w:spacing w:after="240"/>
      </w:pPr>
      <w:r w:rsidRPr="002D2043">
        <w:rPr>
          <w:noProof/>
          <w:color w:val="000000" w:themeColor="text1"/>
          <w:lang w:eastAsia="es-ES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7923969F" wp14:editId="655638C9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3" name="Rounded 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0A887FB" w14:textId="77777777" w:rsidR="004B6819" w:rsidRPr="00E63C15" w:rsidRDefault="004B6819" w:rsidP="004B6819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 w:rsidRPr="00E63C15"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Vocabulary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923969F" id="Rounded Rectangle 3" o:spid="_x0000_s1026" style="position:absolute;margin-left:0;margin-top:-.05pt;width:117.35pt;height:21.6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" fillcolor="#7f7f7f [1612]" stroked="f" strokeweight="1pt">
                <v:stroke joinstyle="miter"/>
                <v:textbox inset="0,0,0,0">
                  <w:txbxContent>
                    <w:p w14:paraId="70A887FB" w14:textId="77777777" w:rsidR="004B6819" w:rsidRPr="00E63C15" w:rsidRDefault="004B6819" w:rsidP="004B6819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 w:rsidRPr="00E63C15"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Vocabulary</w:t>
                      </w:r>
                    </w:p>
                  </w:txbxContent>
                </v:textbox>
              </v:roundrect>
            </w:pict>
          </mc:Fallback>
        </mc:AlternateContent>
      </w:r>
      <w:r w:rsidR="005E0241">
        <w:t>Vocabulary</w:t>
      </w:r>
    </w:p>
    <w:p w14:paraId="5D3E54B1" w14:textId="541D6579" w:rsidR="0045796A" w:rsidRDefault="0045796A" w:rsidP="005C3016">
      <w:pPr>
        <w:pStyle w:val="instruction"/>
      </w:pPr>
      <w:r>
        <w:t>1</w:t>
      </w:r>
      <w:r>
        <w:tab/>
      </w:r>
      <w:r w:rsidR="005C3016">
        <w:t xml:space="preserve">Look, read </w:t>
      </w:r>
      <w:r w:rsidR="005C3016" w:rsidRPr="00EE208E">
        <w:t xml:space="preserve">and </w:t>
      </w:r>
      <w:r w:rsidR="005C3016">
        <w:t>tick</w:t>
      </w:r>
      <w:r w:rsidR="005C3016" w:rsidRPr="00EE208E">
        <w:t xml:space="preserve"> </w:t>
      </w:r>
      <w:r w:rsidR="00990F44">
        <w:t>(</w:t>
      </w:r>
      <w:r w:rsidR="005C3016" w:rsidRPr="004052E1">
        <w:rPr>
          <w:noProof/>
          <w:position w:val="-6"/>
          <w:lang w:val="es-ES" w:eastAsia="es-ES"/>
        </w:rPr>
        <w:drawing>
          <wp:inline distT="0" distB="0" distL="0" distR="0" wp14:anchorId="5AAFE8FA" wp14:editId="298997B0">
            <wp:extent cx="177800" cy="203200"/>
            <wp:effectExtent l="0" t="0" r="0" b="0"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77800" cy="20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90F44">
        <w:t>)</w:t>
      </w:r>
      <w:r w:rsidR="005C3016" w:rsidRPr="00EE208E">
        <w:t>.</w:t>
      </w:r>
    </w:p>
    <w:p w14:paraId="338CE330" w14:textId="40B53C07" w:rsidR="00F571CF" w:rsidRPr="0034017B" w:rsidRDefault="00F571CF" w:rsidP="00F571CF">
      <w:pPr>
        <w:pStyle w:val="activity-numbered"/>
        <w:spacing w:before="60"/>
      </w:pPr>
      <w:r>
        <w:t>1</w:t>
      </w:r>
      <w:r w:rsidRPr="0034017B">
        <w:tab/>
      </w:r>
      <w:r>
        <w:t>glue stick</w:t>
      </w:r>
    </w:p>
    <w:tbl>
      <w:tblPr>
        <w:tblW w:w="0" w:type="auto"/>
        <w:tblInd w:w="28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111"/>
        <w:gridCol w:w="3111"/>
        <w:gridCol w:w="3111"/>
      </w:tblGrid>
      <w:tr w:rsidR="00F571CF" w14:paraId="72FF3A15" w14:textId="77777777" w:rsidTr="00405B44">
        <w:trPr>
          <w:cantSplit/>
          <w:trHeight w:val="1247"/>
        </w:trPr>
        <w:tc>
          <w:tcPr>
            <w:tcW w:w="3111" w:type="dxa"/>
            <w:vAlign w:val="center"/>
          </w:tcPr>
          <w:p w14:paraId="3EF474A4" w14:textId="77777777" w:rsidR="00F571CF" w:rsidRDefault="00F571CF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80D61DE" wp14:editId="7F743A0E">
                  <wp:extent cx="583200" cy="774000"/>
                  <wp:effectExtent l="0" t="0" r="1270" b="1270"/>
                  <wp:docPr id="102631435" name="Picture 1026314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3200" cy="774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1" w:type="dxa"/>
            <w:vAlign w:val="center"/>
          </w:tcPr>
          <w:p w14:paraId="432B8701" w14:textId="77777777" w:rsidR="00F571CF" w:rsidRDefault="00F571CF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97D6D99" wp14:editId="57333F8D">
                  <wp:extent cx="1711039" cy="603250"/>
                  <wp:effectExtent l="0" t="0" r="3810" b="0"/>
                  <wp:docPr id="102631436" name="Picture 1026314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4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18280" cy="6058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1" w:type="dxa"/>
            <w:vAlign w:val="center"/>
          </w:tcPr>
          <w:p w14:paraId="77E6F984" w14:textId="77777777" w:rsidR="00F571CF" w:rsidRDefault="00F571CF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976DFED" wp14:editId="07591480">
                  <wp:extent cx="846768" cy="771652"/>
                  <wp:effectExtent l="0" t="0" r="4445" b="3175"/>
                  <wp:docPr id="102631437" name="Picture 1026314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4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50794" cy="7753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71CF" w:rsidRPr="00685431" w14:paraId="126CE086" w14:textId="77777777" w:rsidTr="00405B44">
        <w:trPr>
          <w:cantSplit/>
          <w:trHeight w:val="454"/>
        </w:trPr>
        <w:tc>
          <w:tcPr>
            <w:tcW w:w="3111" w:type="dxa"/>
            <w:vAlign w:val="center"/>
          </w:tcPr>
          <w:p w14:paraId="44641EA8" w14:textId="77777777" w:rsidR="00F571CF" w:rsidRPr="00685431" w:rsidRDefault="00F571CF" w:rsidP="00405B44">
            <w:pPr>
              <w:pStyle w:val="activity-numbered--table"/>
              <w:spacing w:line="300" w:lineRule="exact"/>
              <w:jc w:val="center"/>
            </w:pPr>
            <w:r>
              <w:t>A</w:t>
            </w:r>
            <w:r w:rsidRPr="002D2043">
              <w:t> </w:t>
            </w:r>
            <w:r>
              <w:rPr>
                <w:rStyle w:val="checkbox"/>
              </w:rPr>
              <w:t>☐</w:t>
            </w:r>
          </w:p>
        </w:tc>
        <w:tc>
          <w:tcPr>
            <w:tcW w:w="3111" w:type="dxa"/>
            <w:vAlign w:val="center"/>
          </w:tcPr>
          <w:p w14:paraId="4FF8E394" w14:textId="77777777" w:rsidR="00F571CF" w:rsidRPr="00685431" w:rsidRDefault="00F571CF" w:rsidP="00405B44">
            <w:pPr>
              <w:pStyle w:val="activity-numbered--centered"/>
            </w:pPr>
            <w:r>
              <w:t>B</w:t>
            </w:r>
            <w:r w:rsidRPr="002D2043">
              <w:t> </w:t>
            </w:r>
            <w:r w:rsidRPr="002D2043">
              <w:rPr>
                <w:rStyle w:val="checkbox"/>
              </w:rPr>
              <w:t>☐</w:t>
            </w:r>
          </w:p>
        </w:tc>
        <w:tc>
          <w:tcPr>
            <w:tcW w:w="3111" w:type="dxa"/>
            <w:vAlign w:val="center"/>
          </w:tcPr>
          <w:p w14:paraId="1A3F88B9" w14:textId="77777777" w:rsidR="00F571CF" w:rsidRPr="00685431" w:rsidRDefault="00F571CF" w:rsidP="00405B44">
            <w:pPr>
              <w:pStyle w:val="activity-numbered--centered"/>
            </w:pPr>
            <w:r>
              <w:t>C</w:t>
            </w:r>
            <w:r w:rsidRPr="002D2043">
              <w:t> </w:t>
            </w:r>
            <w:r w:rsidRPr="002D2043">
              <w:rPr>
                <w:rStyle w:val="checkbox"/>
              </w:rPr>
              <w:t>☐</w:t>
            </w:r>
          </w:p>
        </w:tc>
      </w:tr>
    </w:tbl>
    <w:p w14:paraId="75EE3ACF" w14:textId="3D49D474" w:rsidR="00F571CF" w:rsidRPr="0034017B" w:rsidRDefault="00F571CF" w:rsidP="00F571CF">
      <w:pPr>
        <w:pStyle w:val="activity-numbered"/>
        <w:spacing w:before="120"/>
      </w:pPr>
      <w:r>
        <w:t>2</w:t>
      </w:r>
      <w:r w:rsidRPr="0034017B">
        <w:tab/>
      </w:r>
      <w:r>
        <w:t>chips</w:t>
      </w:r>
    </w:p>
    <w:tbl>
      <w:tblPr>
        <w:tblW w:w="0" w:type="auto"/>
        <w:tblInd w:w="28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111"/>
        <w:gridCol w:w="3111"/>
        <w:gridCol w:w="3111"/>
      </w:tblGrid>
      <w:tr w:rsidR="00F571CF" w14:paraId="73A3141F" w14:textId="77777777" w:rsidTr="00405B44">
        <w:trPr>
          <w:cantSplit/>
          <w:trHeight w:val="1247"/>
        </w:trPr>
        <w:tc>
          <w:tcPr>
            <w:tcW w:w="3111" w:type="dxa"/>
            <w:vAlign w:val="center"/>
          </w:tcPr>
          <w:p w14:paraId="4F531800" w14:textId="77777777" w:rsidR="00F571CF" w:rsidRDefault="00F571CF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EF5616B" wp14:editId="4ACBA2B2">
                  <wp:extent cx="1256792" cy="717015"/>
                  <wp:effectExtent l="0" t="0" r="635" b="0"/>
                  <wp:docPr id="102631438" name="Picture 1026314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5557" cy="7220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1" w:type="dxa"/>
            <w:vAlign w:val="center"/>
          </w:tcPr>
          <w:p w14:paraId="41CC9B21" w14:textId="77777777" w:rsidR="00F571CF" w:rsidRDefault="00F571CF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0032E22" wp14:editId="6CDE1602">
                  <wp:extent cx="1483522" cy="713232"/>
                  <wp:effectExtent l="0" t="0" r="2540" b="0"/>
                  <wp:docPr id="102631439" name="Picture 1026314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4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9035" cy="7158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1" w:type="dxa"/>
            <w:vAlign w:val="center"/>
          </w:tcPr>
          <w:p w14:paraId="616826BD" w14:textId="77777777" w:rsidR="00F571CF" w:rsidRDefault="00F571CF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5E0A9A8" wp14:editId="39A41551">
                  <wp:extent cx="648000" cy="763200"/>
                  <wp:effectExtent l="0" t="0" r="0" b="0"/>
                  <wp:docPr id="102631454" name="Picture 1026314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5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8000" cy="763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71CF" w:rsidRPr="00685431" w14:paraId="060C0966" w14:textId="77777777" w:rsidTr="00405B44">
        <w:trPr>
          <w:cantSplit/>
          <w:trHeight w:val="454"/>
        </w:trPr>
        <w:tc>
          <w:tcPr>
            <w:tcW w:w="3111" w:type="dxa"/>
            <w:vAlign w:val="center"/>
          </w:tcPr>
          <w:p w14:paraId="5247E5F1" w14:textId="77777777" w:rsidR="00F571CF" w:rsidRPr="00685431" w:rsidRDefault="00F571CF" w:rsidP="00405B44">
            <w:pPr>
              <w:pStyle w:val="activity-numbered--table"/>
              <w:spacing w:line="300" w:lineRule="exact"/>
              <w:jc w:val="center"/>
            </w:pPr>
            <w:r>
              <w:t>A</w:t>
            </w:r>
            <w:r w:rsidRPr="002D2043">
              <w:t> </w:t>
            </w:r>
            <w:r w:rsidRPr="002D2043">
              <w:rPr>
                <w:rStyle w:val="checkbox"/>
              </w:rPr>
              <w:t>☐</w:t>
            </w:r>
          </w:p>
        </w:tc>
        <w:tc>
          <w:tcPr>
            <w:tcW w:w="3111" w:type="dxa"/>
            <w:vAlign w:val="center"/>
          </w:tcPr>
          <w:p w14:paraId="2B4D31FB" w14:textId="77777777" w:rsidR="00F571CF" w:rsidRPr="00685431" w:rsidRDefault="00F571CF" w:rsidP="00405B44">
            <w:pPr>
              <w:pStyle w:val="activity-numbered--centered"/>
            </w:pPr>
            <w:r>
              <w:t>B</w:t>
            </w:r>
            <w:r w:rsidRPr="002D2043">
              <w:t> </w:t>
            </w:r>
            <w:r w:rsidRPr="002D2043">
              <w:rPr>
                <w:rStyle w:val="checkbox"/>
              </w:rPr>
              <w:t>☐</w:t>
            </w:r>
          </w:p>
        </w:tc>
        <w:tc>
          <w:tcPr>
            <w:tcW w:w="3111" w:type="dxa"/>
            <w:vAlign w:val="center"/>
          </w:tcPr>
          <w:p w14:paraId="4B834572" w14:textId="77777777" w:rsidR="00F571CF" w:rsidRPr="00685431" w:rsidRDefault="00F571CF" w:rsidP="00405B44">
            <w:pPr>
              <w:pStyle w:val="activity-numbered--centered"/>
            </w:pPr>
            <w:r>
              <w:t>C</w:t>
            </w:r>
            <w:r w:rsidRPr="002D2043">
              <w:t> </w:t>
            </w:r>
            <w:r w:rsidRPr="002D2043">
              <w:rPr>
                <w:rStyle w:val="checkbox"/>
              </w:rPr>
              <w:t>☐</w:t>
            </w:r>
          </w:p>
        </w:tc>
      </w:tr>
    </w:tbl>
    <w:p w14:paraId="16D13F83" w14:textId="2E9E2F15" w:rsidR="00F571CF" w:rsidRPr="0034017B" w:rsidRDefault="00F571CF" w:rsidP="00F571CF">
      <w:pPr>
        <w:pStyle w:val="activity-numbered"/>
        <w:spacing w:before="120"/>
      </w:pPr>
      <w:r>
        <w:t>3</w:t>
      </w:r>
      <w:r w:rsidRPr="0034017B">
        <w:tab/>
      </w:r>
      <w:r>
        <w:t>tiger</w:t>
      </w:r>
    </w:p>
    <w:tbl>
      <w:tblPr>
        <w:tblW w:w="0" w:type="auto"/>
        <w:tblInd w:w="28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111"/>
        <w:gridCol w:w="3111"/>
        <w:gridCol w:w="3111"/>
      </w:tblGrid>
      <w:tr w:rsidR="00F571CF" w14:paraId="74978F81" w14:textId="77777777" w:rsidTr="00405B44">
        <w:trPr>
          <w:cantSplit/>
          <w:trHeight w:val="1247"/>
        </w:trPr>
        <w:tc>
          <w:tcPr>
            <w:tcW w:w="3111" w:type="dxa"/>
            <w:vAlign w:val="center"/>
          </w:tcPr>
          <w:p w14:paraId="747E3391" w14:textId="77777777" w:rsidR="00F571CF" w:rsidRDefault="00F571CF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E7C36A5" wp14:editId="0AAFBAC3">
                  <wp:extent cx="684000" cy="763200"/>
                  <wp:effectExtent l="0" t="0" r="1905" b="0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4000" cy="763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1" w:type="dxa"/>
            <w:vAlign w:val="center"/>
          </w:tcPr>
          <w:p w14:paraId="288D3D9C" w14:textId="77777777" w:rsidR="00F571CF" w:rsidRDefault="00F571CF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222A6BB" wp14:editId="1444DEBE">
                  <wp:extent cx="603976" cy="758326"/>
                  <wp:effectExtent l="0" t="0" r="5715" b="381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4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3976" cy="75832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1" w:type="dxa"/>
            <w:vAlign w:val="center"/>
          </w:tcPr>
          <w:p w14:paraId="4D814DEE" w14:textId="77777777" w:rsidR="00F571CF" w:rsidRDefault="00F571CF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B4F1803" wp14:editId="030AEAA8">
                  <wp:extent cx="1206125" cy="757694"/>
                  <wp:effectExtent l="0" t="0" r="635" b="4445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5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125" cy="7576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71CF" w:rsidRPr="00685431" w14:paraId="04814DFE" w14:textId="77777777" w:rsidTr="00405B44">
        <w:trPr>
          <w:cantSplit/>
          <w:trHeight w:val="454"/>
        </w:trPr>
        <w:tc>
          <w:tcPr>
            <w:tcW w:w="3111" w:type="dxa"/>
            <w:vAlign w:val="center"/>
          </w:tcPr>
          <w:p w14:paraId="75694537" w14:textId="77777777" w:rsidR="00F571CF" w:rsidRPr="00685431" w:rsidRDefault="00F571CF" w:rsidP="00405B44">
            <w:pPr>
              <w:pStyle w:val="activity-numbered--table"/>
              <w:spacing w:line="300" w:lineRule="exact"/>
              <w:jc w:val="center"/>
            </w:pPr>
            <w:r>
              <w:t>A</w:t>
            </w:r>
            <w:r w:rsidRPr="002D2043">
              <w:t> </w:t>
            </w:r>
            <w:r w:rsidRPr="002D2043">
              <w:rPr>
                <w:rStyle w:val="checkbox"/>
              </w:rPr>
              <w:t>☐</w:t>
            </w:r>
          </w:p>
        </w:tc>
        <w:tc>
          <w:tcPr>
            <w:tcW w:w="3111" w:type="dxa"/>
            <w:vAlign w:val="center"/>
          </w:tcPr>
          <w:p w14:paraId="62914AD6" w14:textId="77777777" w:rsidR="00F571CF" w:rsidRPr="00685431" w:rsidRDefault="00F571CF" w:rsidP="00405B44">
            <w:pPr>
              <w:pStyle w:val="activity-numbered--centered"/>
            </w:pPr>
            <w:r>
              <w:t>B</w:t>
            </w:r>
            <w:r w:rsidRPr="002D2043">
              <w:t> </w:t>
            </w:r>
            <w:r w:rsidRPr="002D2043">
              <w:rPr>
                <w:rStyle w:val="checkbox"/>
              </w:rPr>
              <w:t>☐</w:t>
            </w:r>
          </w:p>
        </w:tc>
        <w:tc>
          <w:tcPr>
            <w:tcW w:w="3111" w:type="dxa"/>
            <w:vAlign w:val="center"/>
          </w:tcPr>
          <w:p w14:paraId="7AF0D752" w14:textId="77777777" w:rsidR="00F571CF" w:rsidRPr="00685431" w:rsidRDefault="00F571CF" w:rsidP="00405B44">
            <w:pPr>
              <w:pStyle w:val="activity-numbered--centered"/>
            </w:pPr>
            <w:r>
              <w:t>C</w:t>
            </w:r>
            <w:r w:rsidRPr="002D2043">
              <w:t> </w:t>
            </w:r>
            <w:r w:rsidRPr="002D2043">
              <w:rPr>
                <w:rStyle w:val="checkbox"/>
              </w:rPr>
              <w:t>☐</w:t>
            </w:r>
          </w:p>
        </w:tc>
      </w:tr>
    </w:tbl>
    <w:p w14:paraId="6F99BDA5" w14:textId="77777777" w:rsidR="00F571CF" w:rsidRDefault="00F571CF" w:rsidP="00F571CF">
      <w:pPr>
        <w:pStyle w:val="instruction"/>
        <w:ind w:right="-7"/>
        <w:jc w:val="right"/>
      </w:pPr>
      <w:r>
        <w:rPr>
          <w:rStyle w:val="marks-frame"/>
        </w:rPr>
        <w:t>     </w:t>
      </w:r>
      <w:r w:rsidRPr="00683C0B">
        <w:rPr>
          <w:rStyle w:val="marks-frame"/>
        </w:rPr>
        <w:t xml:space="preserve">/ </w:t>
      </w:r>
      <w:r>
        <w:rPr>
          <w:rStyle w:val="marks-frame"/>
        </w:rPr>
        <w:t>3 </w:t>
      </w:r>
    </w:p>
    <w:p w14:paraId="66083E70" w14:textId="66532D59" w:rsidR="0045796A" w:rsidRDefault="0045796A" w:rsidP="00397A1C">
      <w:pPr>
        <w:pStyle w:val="instruction"/>
      </w:pPr>
      <w:r>
        <w:t>2</w:t>
      </w:r>
      <w:r>
        <w:tab/>
      </w:r>
      <w:r w:rsidR="00397A1C">
        <w:t>Look, read and circle.</w:t>
      </w:r>
    </w:p>
    <w:tbl>
      <w:tblPr>
        <w:tblW w:w="9355" w:type="dxa"/>
        <w:tblInd w:w="28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984"/>
        <w:gridCol w:w="1984"/>
        <w:gridCol w:w="1984"/>
        <w:gridCol w:w="170"/>
        <w:gridCol w:w="3233"/>
      </w:tblGrid>
      <w:tr w:rsidR="007B044E" w14:paraId="025FB54D" w14:textId="77777777" w:rsidTr="00405B44">
        <w:trPr>
          <w:cantSplit/>
          <w:trHeight w:val="1757"/>
        </w:trPr>
        <w:tc>
          <w:tcPr>
            <w:tcW w:w="1984" w:type="dxa"/>
            <w:vAlign w:val="center"/>
          </w:tcPr>
          <w:p w14:paraId="3575C7DC" w14:textId="77777777" w:rsidR="007B044E" w:rsidRDefault="007B044E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0E01BB9" wp14:editId="6FA71DDE">
                  <wp:extent cx="1190922" cy="549656"/>
                  <wp:effectExtent l="0" t="0" r="3175" b="0"/>
                  <wp:docPr id="102631489" name="Picture 1026314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8363" cy="55770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  <w:vAlign w:val="center"/>
          </w:tcPr>
          <w:p w14:paraId="02811978" w14:textId="77777777" w:rsidR="007B044E" w:rsidRDefault="007B044E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A1A3A4F" wp14:editId="08A9CC7D">
                  <wp:extent cx="740664" cy="1008375"/>
                  <wp:effectExtent l="0" t="0" r="0" b="0"/>
                  <wp:docPr id="102631490" name="Picture 1026314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4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44970" cy="10142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  <w:vAlign w:val="center"/>
          </w:tcPr>
          <w:p w14:paraId="2DBABC34" w14:textId="77777777" w:rsidR="007B044E" w:rsidRDefault="007B044E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BF9B874" wp14:editId="169B6C2E">
                  <wp:extent cx="1207008" cy="940634"/>
                  <wp:effectExtent l="0" t="0" r="0" b="0"/>
                  <wp:docPr id="102631491" name="Picture 1026314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5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8689" cy="9497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" w:type="dxa"/>
          </w:tcPr>
          <w:p w14:paraId="6FD2E5CA" w14:textId="77777777" w:rsidR="007B044E" w:rsidRPr="00117BF5" w:rsidRDefault="007B044E" w:rsidP="00405B44">
            <w:pPr>
              <w:pStyle w:val="activity-numbered--table"/>
            </w:pPr>
          </w:p>
        </w:tc>
        <w:tc>
          <w:tcPr>
            <w:tcW w:w="3233" w:type="dxa"/>
            <w:vMerge w:val="restart"/>
            <w:tcMar>
              <w:left w:w="113" w:type="dxa"/>
            </w:tcMar>
          </w:tcPr>
          <w:p w14:paraId="5F8C0460" w14:textId="199D7C48" w:rsidR="007B044E" w:rsidRPr="009D36FF" w:rsidRDefault="007B044E" w:rsidP="007B044E">
            <w:pPr>
              <w:pStyle w:val="activity-numbered--table"/>
              <w:rPr>
                <w:rStyle w:val="wol"/>
              </w:rPr>
            </w:pPr>
            <w:r w:rsidRPr="009D36FF">
              <w:t>1</w:t>
            </w:r>
            <w:r>
              <w:tab/>
              <w:t>carrots</w:t>
            </w:r>
            <w:r w:rsidRPr="009D36FF">
              <w:t xml:space="preserve"> / </w:t>
            </w:r>
            <w:r>
              <w:t>beans</w:t>
            </w:r>
            <w:r w:rsidRPr="009D36FF">
              <w:t xml:space="preserve"> </w:t>
            </w:r>
          </w:p>
          <w:p w14:paraId="1990C15A" w14:textId="539EE6D6" w:rsidR="007B044E" w:rsidRPr="009D36FF" w:rsidRDefault="007B044E" w:rsidP="007B044E">
            <w:pPr>
              <w:pStyle w:val="activity-numbered--table"/>
              <w:rPr>
                <w:rStyle w:val="wol"/>
              </w:rPr>
            </w:pPr>
            <w:r w:rsidRPr="009D36FF">
              <w:t>2</w:t>
            </w:r>
            <w:r>
              <w:tab/>
            </w:r>
            <w:r w:rsidRPr="009D36FF">
              <w:t>trophy / watch</w:t>
            </w:r>
          </w:p>
          <w:p w14:paraId="61565171" w14:textId="354EED2A" w:rsidR="007B044E" w:rsidRPr="009D36FF" w:rsidRDefault="007B044E" w:rsidP="007B044E">
            <w:pPr>
              <w:pStyle w:val="activity-numbered--table"/>
              <w:rPr>
                <w:rStyle w:val="wol"/>
              </w:rPr>
            </w:pPr>
            <w:r w:rsidRPr="009D36FF">
              <w:t>3</w:t>
            </w:r>
            <w:r>
              <w:tab/>
            </w:r>
            <w:r w:rsidRPr="009D36FF">
              <w:t xml:space="preserve">coat / jeans </w:t>
            </w:r>
          </w:p>
          <w:p w14:paraId="477F3B49" w14:textId="3CD886B8" w:rsidR="007B044E" w:rsidRPr="009D36FF" w:rsidRDefault="007B044E" w:rsidP="007B044E">
            <w:pPr>
              <w:pStyle w:val="activity-numbered--table"/>
              <w:rPr>
                <w:rStyle w:val="wol"/>
              </w:rPr>
            </w:pPr>
            <w:r w:rsidRPr="009D36FF">
              <w:t>4</w:t>
            </w:r>
            <w:r>
              <w:tab/>
            </w:r>
            <w:r w:rsidRPr="009D36FF">
              <w:t>scissors / folder</w:t>
            </w:r>
          </w:p>
          <w:p w14:paraId="7712342F" w14:textId="11E4D33C" w:rsidR="007B044E" w:rsidRPr="009D36FF" w:rsidRDefault="007B044E" w:rsidP="007B044E">
            <w:pPr>
              <w:pStyle w:val="activity-numbered--table"/>
              <w:rPr>
                <w:rStyle w:val="wol"/>
              </w:rPr>
            </w:pPr>
            <w:r w:rsidRPr="009D36FF">
              <w:t>5</w:t>
            </w:r>
            <w:r>
              <w:tab/>
            </w:r>
            <w:r w:rsidRPr="009D36FF">
              <w:t>seeds / grass</w:t>
            </w:r>
          </w:p>
          <w:p w14:paraId="3798F79B" w14:textId="151F368D" w:rsidR="007B044E" w:rsidRPr="001F1EEA" w:rsidRDefault="007B044E" w:rsidP="007B044E">
            <w:pPr>
              <w:pStyle w:val="activity-numbered--table"/>
              <w:rPr>
                <w:u w:val="single" w:color="000000"/>
              </w:rPr>
            </w:pPr>
            <w:r w:rsidRPr="009D36FF">
              <w:t>6</w:t>
            </w:r>
            <w:r>
              <w:tab/>
            </w:r>
            <w:r w:rsidRPr="009D36FF">
              <w:t>nuts / hippo</w:t>
            </w:r>
          </w:p>
        </w:tc>
      </w:tr>
      <w:tr w:rsidR="007B044E" w:rsidRPr="00685431" w14:paraId="3BC85BEB" w14:textId="77777777" w:rsidTr="00405B44">
        <w:trPr>
          <w:cantSplit/>
          <w:trHeight w:val="567"/>
        </w:trPr>
        <w:tc>
          <w:tcPr>
            <w:tcW w:w="1984" w:type="dxa"/>
            <w:vAlign w:val="center"/>
          </w:tcPr>
          <w:p w14:paraId="2CBB0318" w14:textId="77777777" w:rsidR="007B044E" w:rsidRPr="00685431" w:rsidRDefault="007B044E" w:rsidP="00405B44">
            <w:pPr>
              <w:pStyle w:val="activity-numbered--centered"/>
            </w:pPr>
            <w:r w:rsidRPr="002D2043">
              <w:t>1</w:t>
            </w:r>
          </w:p>
        </w:tc>
        <w:tc>
          <w:tcPr>
            <w:tcW w:w="1984" w:type="dxa"/>
            <w:vAlign w:val="center"/>
          </w:tcPr>
          <w:p w14:paraId="1D728B70" w14:textId="77777777" w:rsidR="007B044E" w:rsidRPr="00685431" w:rsidRDefault="007B044E" w:rsidP="00405B44">
            <w:pPr>
              <w:pStyle w:val="activity-numbered--centered"/>
            </w:pPr>
            <w:r>
              <w:t>2</w:t>
            </w:r>
          </w:p>
        </w:tc>
        <w:tc>
          <w:tcPr>
            <w:tcW w:w="1984" w:type="dxa"/>
            <w:vAlign w:val="center"/>
          </w:tcPr>
          <w:p w14:paraId="4E5BF864" w14:textId="77777777" w:rsidR="007B044E" w:rsidRPr="00685431" w:rsidRDefault="007B044E" w:rsidP="00405B44">
            <w:pPr>
              <w:pStyle w:val="activity-numbered--centered"/>
            </w:pPr>
            <w:r>
              <w:t>3</w:t>
            </w:r>
          </w:p>
        </w:tc>
        <w:tc>
          <w:tcPr>
            <w:tcW w:w="170" w:type="dxa"/>
          </w:tcPr>
          <w:p w14:paraId="3954F0B7" w14:textId="77777777" w:rsidR="007B044E" w:rsidRDefault="007B044E" w:rsidP="00405B44">
            <w:pPr>
              <w:pStyle w:val="activity-numbered--centered"/>
            </w:pPr>
          </w:p>
        </w:tc>
        <w:tc>
          <w:tcPr>
            <w:tcW w:w="3233" w:type="dxa"/>
            <w:vMerge/>
            <w:tcMar>
              <w:left w:w="113" w:type="dxa"/>
            </w:tcMar>
          </w:tcPr>
          <w:p w14:paraId="0AA374E6" w14:textId="77777777" w:rsidR="007B044E" w:rsidRDefault="007B044E" w:rsidP="00405B44">
            <w:pPr>
              <w:pStyle w:val="activity-numbered--centered"/>
            </w:pPr>
          </w:p>
        </w:tc>
      </w:tr>
      <w:tr w:rsidR="007B044E" w14:paraId="63B25A97" w14:textId="77777777" w:rsidTr="00405B44">
        <w:trPr>
          <w:cantSplit/>
          <w:trHeight w:val="1757"/>
        </w:trPr>
        <w:tc>
          <w:tcPr>
            <w:tcW w:w="1984" w:type="dxa"/>
            <w:vAlign w:val="center"/>
          </w:tcPr>
          <w:p w14:paraId="107B2156" w14:textId="77777777" w:rsidR="007B044E" w:rsidRDefault="007B044E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06B983D" wp14:editId="381A1073">
                  <wp:extent cx="1169232" cy="914400"/>
                  <wp:effectExtent l="0" t="0" r="0" b="0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6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4041" cy="9181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  <w:vAlign w:val="center"/>
          </w:tcPr>
          <w:p w14:paraId="5EBAA759" w14:textId="77777777" w:rsidR="007B044E" w:rsidRDefault="007B044E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3AC75F0" wp14:editId="6BFF9144">
                  <wp:extent cx="1188720" cy="838199"/>
                  <wp:effectExtent l="0" t="0" r="5080" b="635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7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1691" cy="8402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  <w:vAlign w:val="center"/>
          </w:tcPr>
          <w:p w14:paraId="39B2E9A2" w14:textId="77777777" w:rsidR="007B044E" w:rsidRDefault="007B044E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85CA1F3" wp14:editId="22E7C54F">
                  <wp:extent cx="1198626" cy="706881"/>
                  <wp:effectExtent l="0" t="0" r="0" b="4445"/>
                  <wp:docPr id="102631492" name="Picture 10263149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5"/>
                          <pic:cNvPicPr/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7530" cy="7121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" w:type="dxa"/>
          </w:tcPr>
          <w:p w14:paraId="1FB9BFB3" w14:textId="77777777" w:rsidR="007B044E" w:rsidRDefault="007B044E" w:rsidP="00405B44">
            <w:pPr>
              <w:rPr>
                <w:noProof/>
              </w:rPr>
            </w:pPr>
          </w:p>
        </w:tc>
        <w:tc>
          <w:tcPr>
            <w:tcW w:w="3233" w:type="dxa"/>
            <w:vMerge/>
            <w:tcMar>
              <w:left w:w="113" w:type="dxa"/>
            </w:tcMar>
          </w:tcPr>
          <w:p w14:paraId="33FBF352" w14:textId="77777777" w:rsidR="007B044E" w:rsidRDefault="007B044E" w:rsidP="00405B44">
            <w:pPr>
              <w:rPr>
                <w:noProof/>
              </w:rPr>
            </w:pPr>
          </w:p>
        </w:tc>
      </w:tr>
      <w:tr w:rsidR="007B044E" w14:paraId="2D2EA0EB" w14:textId="77777777" w:rsidTr="00405B44">
        <w:trPr>
          <w:cantSplit/>
          <w:trHeight w:val="567"/>
        </w:trPr>
        <w:tc>
          <w:tcPr>
            <w:tcW w:w="1984" w:type="dxa"/>
            <w:vAlign w:val="center"/>
          </w:tcPr>
          <w:p w14:paraId="4C4A4FD6" w14:textId="77777777" w:rsidR="007B044E" w:rsidRDefault="007B044E" w:rsidP="00405B44">
            <w:pPr>
              <w:pStyle w:val="activity-numbered--centered"/>
            </w:pPr>
            <w:r>
              <w:t>4</w:t>
            </w:r>
          </w:p>
        </w:tc>
        <w:tc>
          <w:tcPr>
            <w:tcW w:w="1984" w:type="dxa"/>
            <w:vAlign w:val="center"/>
          </w:tcPr>
          <w:p w14:paraId="59E59DAE" w14:textId="77777777" w:rsidR="007B044E" w:rsidRDefault="007B044E" w:rsidP="00405B44">
            <w:pPr>
              <w:pStyle w:val="activity-numbered--centered"/>
            </w:pPr>
            <w:r>
              <w:t>5</w:t>
            </w:r>
          </w:p>
        </w:tc>
        <w:tc>
          <w:tcPr>
            <w:tcW w:w="1984" w:type="dxa"/>
            <w:vAlign w:val="center"/>
          </w:tcPr>
          <w:p w14:paraId="58DF0D5A" w14:textId="77777777" w:rsidR="007B044E" w:rsidRDefault="007B044E" w:rsidP="00405B44">
            <w:pPr>
              <w:pStyle w:val="activity-numbered--centered"/>
            </w:pPr>
            <w:r>
              <w:t>6</w:t>
            </w:r>
          </w:p>
        </w:tc>
        <w:tc>
          <w:tcPr>
            <w:tcW w:w="170" w:type="dxa"/>
          </w:tcPr>
          <w:p w14:paraId="00101A2E" w14:textId="77777777" w:rsidR="007B044E" w:rsidRDefault="007B044E" w:rsidP="00405B44">
            <w:pPr>
              <w:pStyle w:val="activity-numbered--centered"/>
            </w:pPr>
          </w:p>
        </w:tc>
        <w:tc>
          <w:tcPr>
            <w:tcW w:w="3233" w:type="dxa"/>
            <w:vMerge/>
            <w:tcMar>
              <w:left w:w="113" w:type="dxa"/>
            </w:tcMar>
          </w:tcPr>
          <w:p w14:paraId="04C8FA15" w14:textId="77777777" w:rsidR="007B044E" w:rsidRDefault="007B044E" w:rsidP="00405B44">
            <w:pPr>
              <w:pStyle w:val="activity-numbered--centered"/>
            </w:pPr>
          </w:p>
        </w:tc>
      </w:tr>
    </w:tbl>
    <w:p w14:paraId="1C084FA2" w14:textId="6DDE592E" w:rsidR="0045796A" w:rsidRDefault="0045796A" w:rsidP="0045796A">
      <w:pPr>
        <w:pStyle w:val="instruction"/>
        <w:ind w:right="-7"/>
        <w:jc w:val="right"/>
      </w:pPr>
      <w:r>
        <w:rPr>
          <w:rStyle w:val="marks-frame"/>
        </w:rPr>
        <w:t>     </w:t>
      </w:r>
      <w:r w:rsidRPr="00683C0B">
        <w:rPr>
          <w:rStyle w:val="marks-frame"/>
        </w:rPr>
        <w:t xml:space="preserve">/ </w:t>
      </w:r>
      <w:r w:rsidR="00684613">
        <w:rPr>
          <w:rStyle w:val="marks-frame"/>
        </w:rPr>
        <w:t>6</w:t>
      </w:r>
      <w:r>
        <w:rPr>
          <w:rStyle w:val="marks-frame"/>
        </w:rPr>
        <w:t> </w:t>
      </w:r>
    </w:p>
    <w:p w14:paraId="082AF095" w14:textId="4C7FAC97" w:rsidR="00744FC9" w:rsidRDefault="00744FC9" w:rsidP="008652B3">
      <w:pPr>
        <w:pStyle w:val="marks"/>
        <w:rPr>
          <w:b w:val="0"/>
          <w:sz w:val="32"/>
          <w:szCs w:val="32"/>
        </w:rPr>
      </w:pPr>
      <w:bookmarkStart w:id="0" w:name="_GoBack"/>
      <w:bookmarkEnd w:id="0"/>
      <w:r>
        <w:rPr>
          <w:sz w:val="32"/>
          <w:szCs w:val="32"/>
        </w:rPr>
        <w:br w:type="page"/>
      </w:r>
    </w:p>
    <w:p w14:paraId="37F74399" w14:textId="77777777" w:rsidR="00170375" w:rsidRPr="002D2043" w:rsidRDefault="00170375" w:rsidP="00170375">
      <w:pPr>
        <w:pStyle w:val="head-b"/>
        <w:spacing w:after="24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w:lastRenderedPageBreak/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23E9070C" wp14:editId="3DC01AB8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4" name="Rounded 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B9727EE" w14:textId="77777777" w:rsidR="00170375" w:rsidRPr="00E63C15" w:rsidRDefault="00170375" w:rsidP="00170375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Grammar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23E9070C" id="Rounded Rectangle 4" o:spid="_x0000_s1027" style="position:absolute;margin-left:0;margin-top:-.05pt;width:117.35pt;height:21.6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" fillcolor="#7f7f7f [1612]" stroked="f" strokeweight="1pt">
                <v:stroke joinstyle="miter"/>
                <v:textbox inset="0,0,0,0">
                  <w:txbxContent>
                    <w:p w14:paraId="4B9727EE" w14:textId="77777777" w:rsidR="00170375" w:rsidRPr="00E63C15" w:rsidRDefault="00170375" w:rsidP="00170375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Grammar</w:t>
                      </w:r>
                    </w:p>
                  </w:txbxContent>
                </v:textbox>
              </v:roundrect>
            </w:pict>
          </mc:Fallback>
        </mc:AlternateContent>
      </w:r>
    </w:p>
    <w:p w14:paraId="2E5BE48B" w14:textId="51DE10D2" w:rsidR="00141B75" w:rsidRDefault="00141B75" w:rsidP="00141B75">
      <w:pPr>
        <w:pStyle w:val="instruction"/>
        <w:spacing w:after="120"/>
      </w:pPr>
      <w:r w:rsidRPr="00FE7652">
        <w:t>3</w:t>
      </w:r>
      <w:r w:rsidRPr="00FE7652">
        <w:tab/>
      </w:r>
      <w:r w:rsidR="007B044E" w:rsidRPr="00724CCA">
        <w:t xml:space="preserve">Look, read and </w:t>
      </w:r>
      <w:r w:rsidR="007B044E">
        <w:t>circle</w:t>
      </w:r>
      <w:r w:rsidR="007B044E" w:rsidRPr="00724CCA">
        <w:t>.</w:t>
      </w:r>
    </w:p>
    <w:tbl>
      <w:tblPr>
        <w:tblW w:w="0" w:type="auto"/>
        <w:tblInd w:w="28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05"/>
        <w:gridCol w:w="921"/>
        <w:gridCol w:w="147"/>
        <w:gridCol w:w="1006"/>
        <w:gridCol w:w="3047"/>
        <w:gridCol w:w="3022"/>
      </w:tblGrid>
      <w:tr w:rsidR="009C2855" w14:paraId="37C8C586" w14:textId="77777777" w:rsidTr="00622495">
        <w:trPr>
          <w:cantSplit/>
          <w:trHeight w:val="1418"/>
        </w:trPr>
        <w:tc>
          <w:tcPr>
            <w:tcW w:w="1205" w:type="dxa"/>
            <w:vAlign w:val="center"/>
          </w:tcPr>
          <w:p w14:paraId="541F1867" w14:textId="77777777" w:rsidR="009C2855" w:rsidRDefault="009C2855" w:rsidP="009C2855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B8C443B" wp14:editId="34A5205D">
                  <wp:extent cx="693324" cy="658368"/>
                  <wp:effectExtent l="0" t="0" r="5715" b="2540"/>
                  <wp:docPr id="102631499" name="Picture 10263149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2884" cy="6769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68" w:type="dxa"/>
            <w:gridSpan w:val="2"/>
            <w:vAlign w:val="center"/>
          </w:tcPr>
          <w:p w14:paraId="47F81377" w14:textId="789DFFCD" w:rsidR="009C2855" w:rsidRDefault="009C2855" w:rsidP="009C2855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06B5A53" wp14:editId="3A56B1A2">
                  <wp:extent cx="630936" cy="630936"/>
                  <wp:effectExtent l="0" t="0" r="4445" b="4445"/>
                  <wp:docPr id="35" name="Picture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5"/>
                          <pic:cNvPicPr/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5424" cy="6354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06" w:type="dxa"/>
            <w:vAlign w:val="center"/>
          </w:tcPr>
          <w:p w14:paraId="2C7AE61A" w14:textId="52F0AE8B" w:rsidR="009C2855" w:rsidRDefault="009C2855" w:rsidP="00622495">
            <w:pPr>
              <w:ind w:left="113"/>
            </w:pPr>
            <w:r>
              <w:rPr>
                <w:noProof/>
              </w:rPr>
              <w:drawing>
                <wp:inline distT="0" distB="0" distL="0" distR="0" wp14:anchorId="7664F438" wp14:editId="19F9ED80">
                  <wp:extent cx="304800" cy="304800"/>
                  <wp:effectExtent l="0" t="0" r="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WC2SU3l_happy face.jpg"/>
                          <pic:cNvPicPr/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304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47" w:type="dxa"/>
            <w:vAlign w:val="center"/>
          </w:tcPr>
          <w:p w14:paraId="01DA30F7" w14:textId="77777777" w:rsidR="009C2855" w:rsidRDefault="009C2855" w:rsidP="009C2855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3357B64" wp14:editId="58AF2DB7">
                  <wp:extent cx="667512" cy="866998"/>
                  <wp:effectExtent l="0" t="0" r="5715" b="0"/>
                  <wp:docPr id="102631500" name="Picture 1026315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4"/>
                          <pic:cNvPicPr/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0803" cy="8712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22" w:type="dxa"/>
            <w:vAlign w:val="center"/>
          </w:tcPr>
          <w:p w14:paraId="2A952C14" w14:textId="77777777" w:rsidR="009C2855" w:rsidRDefault="009C2855" w:rsidP="009C2855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9C3CB2E" wp14:editId="0BD630BD">
                  <wp:extent cx="1289304" cy="743686"/>
                  <wp:effectExtent l="0" t="0" r="6350" b="5715"/>
                  <wp:docPr id="102631501" name="Picture 1026315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5"/>
                          <pic:cNvPicPr/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7849" cy="7543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67831" w:rsidRPr="00685431" w14:paraId="43BD583D" w14:textId="77777777" w:rsidTr="009C2855">
        <w:trPr>
          <w:cantSplit/>
          <w:trHeight w:val="1020"/>
        </w:trPr>
        <w:tc>
          <w:tcPr>
            <w:tcW w:w="3279" w:type="dxa"/>
            <w:gridSpan w:val="4"/>
          </w:tcPr>
          <w:p w14:paraId="0F16274F" w14:textId="77777777" w:rsidR="00067831" w:rsidRPr="00067831" w:rsidRDefault="00067831" w:rsidP="00067831">
            <w:pPr>
              <w:pStyle w:val="activity-numbered--table"/>
            </w:pPr>
            <w:r w:rsidRPr="00067831">
              <w:t>1</w:t>
            </w:r>
            <w:r w:rsidRPr="00067831">
              <w:tab/>
              <w:t>What do elephants eat?</w:t>
            </w:r>
          </w:p>
          <w:p w14:paraId="2C4E7062" w14:textId="23B2AAD5" w:rsidR="00067831" w:rsidRPr="00067831" w:rsidRDefault="00067831" w:rsidP="00067831">
            <w:pPr>
              <w:pStyle w:val="activity-numbered--table"/>
            </w:pPr>
            <w:r>
              <w:tab/>
            </w:r>
            <w:r w:rsidRPr="00067831">
              <w:t xml:space="preserve">They </w:t>
            </w:r>
            <w:r w:rsidRPr="00923003">
              <w:rPr>
                <w:b/>
              </w:rPr>
              <w:t>eat</w:t>
            </w:r>
            <w:r w:rsidRPr="00067831">
              <w:t xml:space="preserve"> / </w:t>
            </w:r>
            <w:r w:rsidRPr="00923003">
              <w:rPr>
                <w:b/>
              </w:rPr>
              <w:t>don’t eat</w:t>
            </w:r>
            <w:r w:rsidRPr="00067831">
              <w:t xml:space="preserve"> meat.</w:t>
            </w:r>
          </w:p>
        </w:tc>
        <w:tc>
          <w:tcPr>
            <w:tcW w:w="3047" w:type="dxa"/>
          </w:tcPr>
          <w:p w14:paraId="1ADCFBBA" w14:textId="77777777" w:rsidR="00067831" w:rsidRPr="00067831" w:rsidRDefault="00067831" w:rsidP="00067831">
            <w:pPr>
              <w:pStyle w:val="activity-numbered--table"/>
            </w:pPr>
            <w:r w:rsidRPr="00067831">
              <w:t>2</w:t>
            </w:r>
            <w:r w:rsidRPr="00067831">
              <w:tab/>
            </w:r>
            <w:r w:rsidRPr="00923003">
              <w:rPr>
                <w:b/>
              </w:rPr>
              <w:t>What</w:t>
            </w:r>
            <w:r w:rsidRPr="00067831">
              <w:t xml:space="preserve"> / </w:t>
            </w:r>
            <w:r w:rsidRPr="00923003">
              <w:rPr>
                <w:b/>
              </w:rPr>
              <w:t>Whose</w:t>
            </w:r>
            <w:r w:rsidRPr="00067831">
              <w:t xml:space="preserve"> are you wearing?</w:t>
            </w:r>
          </w:p>
          <w:p w14:paraId="583A3D1C" w14:textId="18506C8C" w:rsidR="00067831" w:rsidRPr="00067831" w:rsidRDefault="00067831" w:rsidP="00067831">
            <w:pPr>
              <w:pStyle w:val="activity-numbered--table"/>
            </w:pPr>
            <w:r>
              <w:tab/>
            </w:r>
            <w:r w:rsidRPr="00067831">
              <w:t>I’m wearing pyjamas.</w:t>
            </w:r>
          </w:p>
        </w:tc>
        <w:tc>
          <w:tcPr>
            <w:tcW w:w="3022" w:type="dxa"/>
          </w:tcPr>
          <w:p w14:paraId="245D72D5" w14:textId="77777777" w:rsidR="00067831" w:rsidRPr="00067831" w:rsidRDefault="00067831" w:rsidP="00067831">
            <w:pPr>
              <w:pStyle w:val="activity-numbered--table"/>
            </w:pPr>
            <w:r w:rsidRPr="00067831">
              <w:t>3</w:t>
            </w:r>
            <w:r w:rsidRPr="00067831">
              <w:tab/>
              <w:t>Does he have cereal for lunch?</w:t>
            </w:r>
          </w:p>
          <w:p w14:paraId="4D474F63" w14:textId="4712EA14" w:rsidR="00067831" w:rsidRPr="00067831" w:rsidRDefault="00067831" w:rsidP="00067831">
            <w:pPr>
              <w:pStyle w:val="activity-numbered--table"/>
            </w:pPr>
            <w:r>
              <w:tab/>
            </w:r>
            <w:r w:rsidRPr="00923003">
              <w:rPr>
                <w:b/>
              </w:rPr>
              <w:t>Yes, he does</w:t>
            </w:r>
            <w:r w:rsidR="00923003">
              <w:t>.</w:t>
            </w:r>
            <w:r w:rsidRPr="00067831">
              <w:t xml:space="preserve"> / </w:t>
            </w:r>
            <w:r>
              <w:br/>
            </w:r>
            <w:r w:rsidRPr="00923003">
              <w:rPr>
                <w:b/>
              </w:rPr>
              <w:t>No, he doesn’t.</w:t>
            </w:r>
          </w:p>
        </w:tc>
      </w:tr>
      <w:tr w:rsidR="009C2855" w14:paraId="0ADC3BDA" w14:textId="77777777" w:rsidTr="00622495">
        <w:trPr>
          <w:cantSplit/>
          <w:trHeight w:val="1418"/>
        </w:trPr>
        <w:tc>
          <w:tcPr>
            <w:tcW w:w="2126" w:type="dxa"/>
            <w:gridSpan w:val="2"/>
            <w:vAlign w:val="center"/>
          </w:tcPr>
          <w:p w14:paraId="4BBBA384" w14:textId="77777777" w:rsidR="009C2855" w:rsidRDefault="009C2855" w:rsidP="009C2855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1DDF98E" wp14:editId="70ADF0FB">
                  <wp:extent cx="1283776" cy="601980"/>
                  <wp:effectExtent l="0" t="0" r="0" b="0"/>
                  <wp:docPr id="102631502" name="Picture 1026315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6"/>
                          <pic:cNvPicPr/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8604" cy="6042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53" w:type="dxa"/>
            <w:gridSpan w:val="2"/>
            <w:vAlign w:val="center"/>
          </w:tcPr>
          <w:p w14:paraId="51EEFCBE" w14:textId="4EF0FF82" w:rsidR="009C2855" w:rsidRDefault="009C2855" w:rsidP="00622495">
            <w:pPr>
              <w:ind w:left="113"/>
            </w:pPr>
            <w:r>
              <w:rPr>
                <w:noProof/>
              </w:rPr>
              <w:drawing>
                <wp:inline distT="0" distB="0" distL="0" distR="0" wp14:anchorId="0E87009C" wp14:editId="6C2F271A">
                  <wp:extent cx="304800" cy="304800"/>
                  <wp:effectExtent l="0" t="0" r="0" b="0"/>
                  <wp:docPr id="20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WC2SU3l_happy face.jpg"/>
                          <pic:cNvPicPr/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304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47" w:type="dxa"/>
            <w:vAlign w:val="center"/>
          </w:tcPr>
          <w:p w14:paraId="5862E408" w14:textId="77777777" w:rsidR="009C2855" w:rsidRDefault="009C2855" w:rsidP="009C2855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0178F61" wp14:editId="5181BC08">
                  <wp:extent cx="521208" cy="866128"/>
                  <wp:effectExtent l="0" t="0" r="0" b="0"/>
                  <wp:docPr id="102631503" name="Picture 1026315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7"/>
                          <pic:cNvPicPr/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9483" cy="8798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22" w:type="dxa"/>
            <w:vAlign w:val="center"/>
          </w:tcPr>
          <w:p w14:paraId="64D2ED08" w14:textId="77777777" w:rsidR="009C2855" w:rsidRDefault="009C2855" w:rsidP="009C2855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7D647D7" wp14:editId="54542E34">
                  <wp:extent cx="374904" cy="864577"/>
                  <wp:effectExtent l="0" t="0" r="6350" b="0"/>
                  <wp:docPr id="102631504" name="Picture 1026315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4"/>
                          <pic:cNvPicPr/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8841" cy="8736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C2855" w14:paraId="33F7267C" w14:textId="77777777" w:rsidTr="009C2855">
        <w:trPr>
          <w:cantSplit/>
          <w:trHeight w:val="1020"/>
        </w:trPr>
        <w:tc>
          <w:tcPr>
            <w:tcW w:w="3279" w:type="dxa"/>
            <w:gridSpan w:val="4"/>
          </w:tcPr>
          <w:p w14:paraId="7DB97DCA" w14:textId="77777777" w:rsidR="009C2855" w:rsidRPr="00067831" w:rsidRDefault="009C2855" w:rsidP="009C2855">
            <w:pPr>
              <w:pStyle w:val="activity-numbered--table"/>
            </w:pPr>
            <w:r w:rsidRPr="00067831">
              <w:t>4</w:t>
            </w:r>
            <w:r w:rsidRPr="00067831">
              <w:tab/>
              <w:t>Does she like peppers?</w:t>
            </w:r>
          </w:p>
          <w:p w14:paraId="3DF0DBE8" w14:textId="11F914DF" w:rsidR="009C2855" w:rsidRPr="00067831" w:rsidRDefault="009C2855" w:rsidP="009C2855">
            <w:pPr>
              <w:pStyle w:val="activity-numbered--table"/>
            </w:pPr>
            <w:r>
              <w:tab/>
            </w:r>
            <w:r w:rsidRPr="00923003">
              <w:rPr>
                <w:b/>
              </w:rPr>
              <w:t>Yes, she does</w:t>
            </w:r>
            <w:r w:rsidR="00923003">
              <w:t>.</w:t>
            </w:r>
            <w:r w:rsidRPr="00067831">
              <w:t xml:space="preserve"> / </w:t>
            </w:r>
            <w:r>
              <w:br/>
            </w:r>
            <w:r w:rsidRPr="00923003">
              <w:rPr>
                <w:b/>
              </w:rPr>
              <w:t>No, she doesn’t.</w:t>
            </w:r>
          </w:p>
        </w:tc>
        <w:tc>
          <w:tcPr>
            <w:tcW w:w="3047" w:type="dxa"/>
          </w:tcPr>
          <w:p w14:paraId="01544828" w14:textId="24373166" w:rsidR="009C2855" w:rsidRPr="00067831" w:rsidRDefault="009C2855" w:rsidP="009C2855">
            <w:pPr>
              <w:pStyle w:val="activity-numbered--table"/>
            </w:pPr>
            <w:r w:rsidRPr="00067831">
              <w:t>5</w:t>
            </w:r>
            <w:r w:rsidRPr="00067831">
              <w:tab/>
              <w:t>Do giraffes live</w:t>
            </w:r>
            <w:r w:rsidR="00923003">
              <w:br/>
            </w:r>
            <w:r w:rsidRPr="00067831">
              <w:t>on land?</w:t>
            </w:r>
          </w:p>
          <w:p w14:paraId="5C313895" w14:textId="1BA2724D" w:rsidR="009C2855" w:rsidRPr="00067831" w:rsidRDefault="009C2855" w:rsidP="009C2855">
            <w:pPr>
              <w:pStyle w:val="activity-numbered--table"/>
            </w:pPr>
            <w:r>
              <w:tab/>
            </w:r>
            <w:r w:rsidRPr="00923003">
              <w:rPr>
                <w:b/>
              </w:rPr>
              <w:t>Yes, they do</w:t>
            </w:r>
            <w:r w:rsidR="00923003" w:rsidRPr="00923003">
              <w:rPr>
                <w:b/>
              </w:rPr>
              <w:t>.</w:t>
            </w:r>
            <w:r w:rsidRPr="00067831">
              <w:t xml:space="preserve"> / </w:t>
            </w:r>
            <w:r>
              <w:br/>
            </w:r>
            <w:r w:rsidRPr="00923003">
              <w:rPr>
                <w:b/>
              </w:rPr>
              <w:t>No, they don’t.</w:t>
            </w:r>
          </w:p>
        </w:tc>
        <w:tc>
          <w:tcPr>
            <w:tcW w:w="3022" w:type="dxa"/>
          </w:tcPr>
          <w:p w14:paraId="57D43252" w14:textId="599DB36C" w:rsidR="009C2855" w:rsidRPr="00067831" w:rsidRDefault="009C2855" w:rsidP="009C2855">
            <w:pPr>
              <w:pStyle w:val="activity-numbered--table"/>
            </w:pPr>
            <w:r w:rsidRPr="00067831">
              <w:t>6</w:t>
            </w:r>
            <w:r w:rsidRPr="00067831">
              <w:tab/>
              <w:t xml:space="preserve">Have you got </w:t>
            </w:r>
            <w:r w:rsidR="00923003">
              <w:t xml:space="preserve">a </w:t>
            </w:r>
            <w:r w:rsidRPr="00067831">
              <w:t>guitar?</w:t>
            </w:r>
          </w:p>
          <w:p w14:paraId="67549C25" w14:textId="4207ABCB" w:rsidR="009C2855" w:rsidRPr="00067831" w:rsidRDefault="009C2855" w:rsidP="009C2855">
            <w:pPr>
              <w:pStyle w:val="activity-numbered--table"/>
            </w:pPr>
            <w:r>
              <w:tab/>
            </w:r>
            <w:r w:rsidRPr="00923003">
              <w:rPr>
                <w:b/>
              </w:rPr>
              <w:t>Yes, I have</w:t>
            </w:r>
            <w:r w:rsidR="00923003" w:rsidRPr="00923003">
              <w:rPr>
                <w:b/>
              </w:rPr>
              <w:t>.</w:t>
            </w:r>
            <w:r w:rsidRPr="00067831">
              <w:t xml:space="preserve"> / </w:t>
            </w:r>
            <w:r>
              <w:br/>
            </w:r>
            <w:r w:rsidRPr="00923003">
              <w:rPr>
                <w:b/>
              </w:rPr>
              <w:t>No, I haven’t.</w:t>
            </w:r>
          </w:p>
        </w:tc>
      </w:tr>
    </w:tbl>
    <w:p w14:paraId="321EA6C1" w14:textId="7E37EAD2" w:rsidR="00141B75" w:rsidRPr="00683C0B" w:rsidRDefault="00141B75" w:rsidP="00CC0FC1">
      <w:pPr>
        <w:pStyle w:val="marks"/>
        <w:spacing w:before="0"/>
        <w:rPr>
          <w:rStyle w:val="marks-frame"/>
        </w:rPr>
      </w:pPr>
      <w:r>
        <w:rPr>
          <w:rStyle w:val="marks-frame"/>
        </w:rPr>
        <w:t>     </w:t>
      </w:r>
      <w:r w:rsidRPr="00683C0B">
        <w:rPr>
          <w:rStyle w:val="marks-frame"/>
        </w:rPr>
        <w:t xml:space="preserve">/ </w:t>
      </w:r>
      <w:r w:rsidR="00923003">
        <w:rPr>
          <w:rStyle w:val="marks-frame"/>
        </w:rPr>
        <w:t>6</w:t>
      </w:r>
      <w:r>
        <w:rPr>
          <w:rStyle w:val="marks-frame"/>
        </w:rPr>
        <w:t> </w:t>
      </w:r>
    </w:p>
    <w:p w14:paraId="1A45E93D" w14:textId="2A87466F" w:rsidR="00622495" w:rsidRPr="00EA49F2" w:rsidRDefault="00622495" w:rsidP="00622495">
      <w:pPr>
        <w:tabs>
          <w:tab w:val="left" w:pos="709"/>
          <w:tab w:val="left" w:pos="1134"/>
        </w:tabs>
        <w:spacing w:before="60" w:after="60" w:line="340" w:lineRule="exact"/>
        <w:ind w:left="284" w:right="851" w:hanging="284"/>
        <w:rPr>
          <w:b/>
          <w:color w:val="000000"/>
          <w:sz w:val="30"/>
        </w:rPr>
      </w:pPr>
      <w:r w:rsidRPr="00EA49F2">
        <w:rPr>
          <w:b/>
          <w:color w:val="000000"/>
          <w:sz w:val="30"/>
        </w:rPr>
        <w:t>4</w:t>
      </w:r>
      <w:r w:rsidRPr="00EA49F2">
        <w:rPr>
          <w:b/>
          <w:color w:val="000000"/>
          <w:sz w:val="30"/>
        </w:rPr>
        <w:tab/>
        <w:t xml:space="preserve">Read and tick </w:t>
      </w:r>
      <w:r w:rsidR="00990F44">
        <w:rPr>
          <w:b/>
          <w:color w:val="000000"/>
          <w:sz w:val="30"/>
        </w:rPr>
        <w:t>(</w:t>
      </w:r>
      <w:r w:rsidRPr="004052E1">
        <w:rPr>
          <w:noProof/>
          <w:position w:val="-6"/>
          <w:lang w:val="es-ES" w:eastAsia="es-ES"/>
        </w:rPr>
        <w:drawing>
          <wp:inline distT="0" distB="0" distL="0" distR="0" wp14:anchorId="195213A6" wp14:editId="7CC87D2D">
            <wp:extent cx="177800" cy="203200"/>
            <wp:effectExtent l="0" t="0" r="0" b="0"/>
            <wp:docPr id="45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77800" cy="20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90F44">
        <w:rPr>
          <w:b/>
          <w:color w:val="000000"/>
          <w:sz w:val="30"/>
        </w:rPr>
        <w:t>)</w:t>
      </w:r>
      <w:r w:rsidRPr="00EA49F2">
        <w:rPr>
          <w:b/>
          <w:color w:val="000000"/>
          <w:sz w:val="30"/>
        </w:rPr>
        <w:t>.</w:t>
      </w:r>
    </w:p>
    <w:p w14:paraId="07119331" w14:textId="77777777" w:rsidR="00622495" w:rsidRPr="00EA49F2" w:rsidRDefault="00622495" w:rsidP="00622495">
      <w:pPr>
        <w:tabs>
          <w:tab w:val="left" w:pos="567"/>
          <w:tab w:val="left" w:pos="851"/>
          <w:tab w:val="left" w:pos="992"/>
          <w:tab w:val="left" w:pos="1276"/>
          <w:tab w:val="left" w:pos="1418"/>
          <w:tab w:val="left" w:pos="3402"/>
          <w:tab w:val="left" w:pos="3686"/>
          <w:tab w:val="left" w:pos="4820"/>
          <w:tab w:val="left" w:pos="5387"/>
        </w:tabs>
        <w:adjustRightInd w:val="0"/>
        <w:snapToGrid w:val="0"/>
        <w:spacing w:line="340" w:lineRule="exact"/>
        <w:ind w:left="568" w:right="851" w:hanging="284"/>
        <w:rPr>
          <w:bCs/>
          <w:color w:val="000000"/>
          <w:sz w:val="28"/>
        </w:rPr>
      </w:pPr>
      <w:r w:rsidRPr="00EA49F2">
        <w:rPr>
          <w:bCs/>
          <w:color w:val="000000"/>
          <w:sz w:val="28"/>
        </w:rPr>
        <w:t>1</w:t>
      </w:r>
      <w:r w:rsidRPr="00EA49F2">
        <w:rPr>
          <w:bCs/>
          <w:color w:val="000000"/>
          <w:sz w:val="28"/>
        </w:rPr>
        <w:tab/>
      </w:r>
      <w:r>
        <w:rPr>
          <w:bCs/>
          <w:color w:val="000000"/>
          <w:sz w:val="28"/>
        </w:rPr>
        <w:t xml:space="preserve">We’ve got … video game and they’ve got their ball. </w:t>
      </w:r>
    </w:p>
    <w:p w14:paraId="484883F6" w14:textId="77777777" w:rsidR="00622495" w:rsidRPr="00EA49F2" w:rsidRDefault="00622495" w:rsidP="00622495">
      <w:pPr>
        <w:tabs>
          <w:tab w:val="left" w:pos="851"/>
          <w:tab w:val="left" w:pos="3686"/>
          <w:tab w:val="left" w:pos="3969"/>
          <w:tab w:val="left" w:pos="6804"/>
          <w:tab w:val="left" w:pos="7088"/>
        </w:tabs>
        <w:spacing w:after="60" w:line="340" w:lineRule="exact"/>
        <w:ind w:left="851" w:hanging="284"/>
        <w:rPr>
          <w:bCs/>
          <w:color w:val="000000"/>
          <w:sz w:val="28"/>
        </w:rPr>
      </w:pPr>
      <w:r w:rsidRPr="00EA49F2">
        <w:rPr>
          <w:bCs/>
          <w:color w:val="000000"/>
          <w:sz w:val="28"/>
        </w:rPr>
        <w:t>A</w:t>
      </w:r>
      <w:r w:rsidRPr="00EA49F2">
        <w:rPr>
          <w:bCs/>
          <w:color w:val="000000"/>
          <w:sz w:val="28"/>
        </w:rPr>
        <w:tab/>
      </w:r>
      <w:r w:rsidRPr="00EA49F2">
        <w:rPr>
          <w:rFonts w:ascii="Segoe UI Symbol" w:hAnsi="Segoe UI Symbol" w:cs="Arial Unicode MS"/>
          <w:bCs/>
          <w:color w:val="808080"/>
          <w:position w:val="-6"/>
          <w:sz w:val="40"/>
          <w:szCs w:val="40"/>
        </w:rPr>
        <w:t>☐</w:t>
      </w:r>
      <w:r w:rsidRPr="00EA49F2">
        <w:rPr>
          <w:bCs/>
          <w:color w:val="000000"/>
          <w:sz w:val="28"/>
        </w:rPr>
        <w:t> </w:t>
      </w:r>
      <w:r>
        <w:rPr>
          <w:bCs/>
          <w:color w:val="000000"/>
          <w:sz w:val="28"/>
        </w:rPr>
        <w:t>their</w:t>
      </w:r>
      <w:r w:rsidRPr="00EA49F2">
        <w:rPr>
          <w:bCs/>
          <w:color w:val="000000"/>
          <w:sz w:val="28"/>
        </w:rPr>
        <w:tab/>
        <w:t>B</w:t>
      </w:r>
      <w:r w:rsidRPr="00EA49F2">
        <w:rPr>
          <w:bCs/>
          <w:color w:val="000000"/>
          <w:sz w:val="28"/>
        </w:rPr>
        <w:tab/>
      </w:r>
      <w:r w:rsidRPr="00EA49F2">
        <w:rPr>
          <w:rFonts w:ascii="Segoe UI Symbol" w:hAnsi="Segoe UI Symbol" w:cs="Arial Unicode MS"/>
          <w:bCs/>
          <w:color w:val="808080"/>
          <w:position w:val="-6"/>
          <w:sz w:val="40"/>
          <w:szCs w:val="40"/>
        </w:rPr>
        <w:t>☐</w:t>
      </w:r>
      <w:r w:rsidRPr="00EA49F2">
        <w:rPr>
          <w:bCs/>
          <w:color w:val="000000"/>
          <w:sz w:val="28"/>
        </w:rPr>
        <w:t> </w:t>
      </w:r>
      <w:r>
        <w:rPr>
          <w:bCs/>
          <w:color w:val="000000"/>
          <w:sz w:val="28"/>
        </w:rPr>
        <w:t>our</w:t>
      </w:r>
    </w:p>
    <w:p w14:paraId="20FB40F2" w14:textId="77777777" w:rsidR="00622495" w:rsidRPr="00EA49F2" w:rsidRDefault="00622495" w:rsidP="00622495">
      <w:pPr>
        <w:tabs>
          <w:tab w:val="left" w:pos="567"/>
          <w:tab w:val="left" w:pos="851"/>
          <w:tab w:val="left" w:pos="992"/>
          <w:tab w:val="left" w:pos="1276"/>
          <w:tab w:val="left" w:pos="1418"/>
          <w:tab w:val="left" w:pos="3402"/>
          <w:tab w:val="left" w:pos="3686"/>
          <w:tab w:val="left" w:pos="4820"/>
          <w:tab w:val="left" w:pos="5387"/>
        </w:tabs>
        <w:adjustRightInd w:val="0"/>
        <w:snapToGrid w:val="0"/>
        <w:spacing w:line="340" w:lineRule="exact"/>
        <w:ind w:left="568" w:right="851" w:hanging="284"/>
        <w:rPr>
          <w:bCs/>
          <w:color w:val="000000"/>
          <w:sz w:val="28"/>
        </w:rPr>
      </w:pPr>
      <w:r w:rsidRPr="00EA49F2">
        <w:rPr>
          <w:bCs/>
          <w:color w:val="000000"/>
          <w:sz w:val="28"/>
        </w:rPr>
        <w:t>2</w:t>
      </w:r>
      <w:r w:rsidRPr="00EA49F2">
        <w:rPr>
          <w:bCs/>
          <w:color w:val="000000"/>
          <w:sz w:val="28"/>
        </w:rPr>
        <w:tab/>
        <w:t xml:space="preserve">… </w:t>
      </w:r>
      <w:r>
        <w:rPr>
          <w:bCs/>
          <w:color w:val="000000"/>
          <w:sz w:val="28"/>
        </w:rPr>
        <w:t>he got a pen?</w:t>
      </w:r>
      <w:r w:rsidRPr="00EA49F2">
        <w:rPr>
          <w:bCs/>
          <w:color w:val="000000"/>
          <w:sz w:val="28"/>
        </w:rPr>
        <w:t xml:space="preserve">   </w:t>
      </w:r>
      <w:r>
        <w:rPr>
          <w:bCs/>
          <w:color w:val="000000"/>
          <w:sz w:val="28"/>
        </w:rPr>
        <w:t>Yes, he has</w:t>
      </w:r>
      <w:r w:rsidRPr="00EA49F2">
        <w:rPr>
          <w:bCs/>
          <w:color w:val="000000"/>
          <w:sz w:val="28"/>
        </w:rPr>
        <w:t>.</w:t>
      </w:r>
    </w:p>
    <w:p w14:paraId="61F74FD1" w14:textId="77777777" w:rsidR="00622495" w:rsidRPr="00EA49F2" w:rsidRDefault="00622495" w:rsidP="00622495">
      <w:pPr>
        <w:tabs>
          <w:tab w:val="left" w:pos="851"/>
          <w:tab w:val="left" w:pos="3686"/>
          <w:tab w:val="left" w:pos="3969"/>
          <w:tab w:val="left" w:pos="6804"/>
          <w:tab w:val="left" w:pos="7088"/>
        </w:tabs>
        <w:spacing w:after="60" w:line="340" w:lineRule="exact"/>
        <w:ind w:left="851" w:hanging="284"/>
        <w:rPr>
          <w:bCs/>
          <w:color w:val="000000"/>
          <w:sz w:val="28"/>
        </w:rPr>
      </w:pPr>
      <w:r w:rsidRPr="00EA49F2">
        <w:rPr>
          <w:bCs/>
          <w:color w:val="000000"/>
          <w:sz w:val="28"/>
        </w:rPr>
        <w:t>A</w:t>
      </w:r>
      <w:r w:rsidRPr="00EA49F2">
        <w:rPr>
          <w:bCs/>
          <w:color w:val="000000"/>
          <w:sz w:val="28"/>
        </w:rPr>
        <w:tab/>
      </w:r>
      <w:r w:rsidRPr="00EA49F2">
        <w:rPr>
          <w:rFonts w:ascii="Segoe UI Symbol" w:hAnsi="Segoe UI Symbol" w:cs="Arial Unicode MS"/>
          <w:bCs/>
          <w:color w:val="808080"/>
          <w:position w:val="-6"/>
          <w:sz w:val="40"/>
          <w:szCs w:val="40"/>
        </w:rPr>
        <w:t>☐</w:t>
      </w:r>
      <w:r w:rsidRPr="00EA49F2">
        <w:rPr>
          <w:bCs/>
          <w:color w:val="000000"/>
          <w:sz w:val="28"/>
        </w:rPr>
        <w:t> </w:t>
      </w:r>
      <w:r>
        <w:rPr>
          <w:bCs/>
          <w:color w:val="000000"/>
          <w:sz w:val="28"/>
        </w:rPr>
        <w:t>Has</w:t>
      </w:r>
      <w:r w:rsidRPr="00EA49F2">
        <w:rPr>
          <w:bCs/>
          <w:color w:val="000000"/>
          <w:sz w:val="28"/>
        </w:rPr>
        <w:tab/>
        <w:t>B</w:t>
      </w:r>
      <w:r w:rsidRPr="00EA49F2">
        <w:rPr>
          <w:bCs/>
          <w:color w:val="000000"/>
          <w:sz w:val="28"/>
        </w:rPr>
        <w:tab/>
      </w:r>
      <w:r w:rsidRPr="00EA49F2">
        <w:rPr>
          <w:rFonts w:ascii="Segoe UI Symbol" w:hAnsi="Segoe UI Symbol" w:cs="Arial Unicode MS"/>
          <w:bCs/>
          <w:color w:val="808080"/>
          <w:position w:val="-6"/>
          <w:sz w:val="40"/>
          <w:szCs w:val="40"/>
        </w:rPr>
        <w:t>☐</w:t>
      </w:r>
      <w:r w:rsidRPr="00EA49F2">
        <w:rPr>
          <w:bCs/>
          <w:color w:val="000000"/>
          <w:sz w:val="28"/>
        </w:rPr>
        <w:t> </w:t>
      </w:r>
      <w:r>
        <w:rPr>
          <w:bCs/>
          <w:color w:val="000000"/>
          <w:sz w:val="28"/>
        </w:rPr>
        <w:t>Have</w:t>
      </w:r>
    </w:p>
    <w:p w14:paraId="67BDDED6" w14:textId="77777777" w:rsidR="00622495" w:rsidRPr="00EA49F2" w:rsidRDefault="00622495" w:rsidP="00622495">
      <w:pPr>
        <w:tabs>
          <w:tab w:val="left" w:pos="567"/>
          <w:tab w:val="left" w:pos="851"/>
          <w:tab w:val="left" w:pos="992"/>
          <w:tab w:val="left" w:pos="1276"/>
          <w:tab w:val="left" w:pos="1418"/>
          <w:tab w:val="left" w:pos="3402"/>
          <w:tab w:val="left" w:pos="3686"/>
          <w:tab w:val="left" w:pos="4820"/>
          <w:tab w:val="left" w:pos="5387"/>
        </w:tabs>
        <w:adjustRightInd w:val="0"/>
        <w:snapToGrid w:val="0"/>
        <w:spacing w:line="340" w:lineRule="exact"/>
        <w:ind w:left="568" w:right="851" w:hanging="284"/>
        <w:rPr>
          <w:bCs/>
          <w:color w:val="000000"/>
          <w:sz w:val="28"/>
        </w:rPr>
      </w:pPr>
      <w:r w:rsidRPr="00EA49F2">
        <w:rPr>
          <w:bCs/>
          <w:color w:val="000000"/>
          <w:sz w:val="28"/>
        </w:rPr>
        <w:t>3</w:t>
      </w:r>
      <w:r w:rsidRPr="00EA49F2">
        <w:rPr>
          <w:bCs/>
          <w:color w:val="000000"/>
          <w:sz w:val="28"/>
        </w:rPr>
        <w:tab/>
      </w:r>
      <w:r>
        <w:rPr>
          <w:bCs/>
          <w:color w:val="000000"/>
          <w:sz w:val="28"/>
        </w:rPr>
        <w:t>… you</w:t>
      </w:r>
      <w:r w:rsidRPr="00EA49F2">
        <w:rPr>
          <w:bCs/>
          <w:color w:val="000000"/>
          <w:sz w:val="28"/>
        </w:rPr>
        <w:t xml:space="preserve"> like cucumbers?   </w:t>
      </w:r>
      <w:r>
        <w:rPr>
          <w:bCs/>
          <w:color w:val="000000"/>
          <w:sz w:val="28"/>
        </w:rPr>
        <w:t>No, I don’t</w:t>
      </w:r>
      <w:r w:rsidRPr="00EA49F2">
        <w:rPr>
          <w:bCs/>
          <w:color w:val="000000"/>
          <w:sz w:val="28"/>
        </w:rPr>
        <w:t>.</w:t>
      </w:r>
    </w:p>
    <w:p w14:paraId="7A1AB6BE" w14:textId="77777777" w:rsidR="00622495" w:rsidRPr="00EA49F2" w:rsidRDefault="00622495" w:rsidP="00622495">
      <w:pPr>
        <w:tabs>
          <w:tab w:val="left" w:pos="851"/>
          <w:tab w:val="left" w:pos="3686"/>
          <w:tab w:val="left" w:pos="3969"/>
          <w:tab w:val="left" w:pos="6804"/>
          <w:tab w:val="left" w:pos="7088"/>
        </w:tabs>
        <w:spacing w:after="60" w:line="340" w:lineRule="exact"/>
        <w:ind w:left="851" w:hanging="284"/>
        <w:rPr>
          <w:bCs/>
          <w:color w:val="000000"/>
          <w:sz w:val="28"/>
        </w:rPr>
      </w:pPr>
      <w:r w:rsidRPr="00EA49F2">
        <w:rPr>
          <w:bCs/>
          <w:color w:val="000000"/>
          <w:sz w:val="28"/>
        </w:rPr>
        <w:t>A</w:t>
      </w:r>
      <w:r w:rsidRPr="00EA49F2">
        <w:rPr>
          <w:bCs/>
          <w:color w:val="000000"/>
          <w:sz w:val="28"/>
        </w:rPr>
        <w:tab/>
      </w:r>
      <w:r w:rsidRPr="00EA49F2">
        <w:rPr>
          <w:rFonts w:ascii="Segoe UI Symbol" w:hAnsi="Segoe UI Symbol" w:cs="Arial Unicode MS"/>
          <w:bCs/>
          <w:color w:val="808080"/>
          <w:position w:val="-6"/>
          <w:sz w:val="40"/>
          <w:szCs w:val="40"/>
        </w:rPr>
        <w:t>☐</w:t>
      </w:r>
      <w:r w:rsidRPr="00EA49F2">
        <w:rPr>
          <w:bCs/>
          <w:color w:val="000000"/>
          <w:sz w:val="28"/>
        </w:rPr>
        <w:t> </w:t>
      </w:r>
      <w:r>
        <w:rPr>
          <w:bCs/>
          <w:color w:val="000000"/>
          <w:sz w:val="28"/>
        </w:rPr>
        <w:t>Does</w:t>
      </w:r>
      <w:r w:rsidRPr="00EA49F2">
        <w:rPr>
          <w:bCs/>
          <w:color w:val="000000"/>
          <w:sz w:val="28"/>
        </w:rPr>
        <w:tab/>
        <w:t>B</w:t>
      </w:r>
      <w:r w:rsidRPr="00EA49F2">
        <w:rPr>
          <w:bCs/>
          <w:color w:val="000000"/>
          <w:sz w:val="28"/>
        </w:rPr>
        <w:tab/>
      </w:r>
      <w:r w:rsidRPr="00EA49F2">
        <w:rPr>
          <w:rFonts w:ascii="Segoe UI Symbol" w:hAnsi="Segoe UI Symbol" w:cs="Arial Unicode MS"/>
          <w:bCs/>
          <w:color w:val="808080"/>
          <w:position w:val="-6"/>
          <w:sz w:val="40"/>
          <w:szCs w:val="40"/>
        </w:rPr>
        <w:t>☐</w:t>
      </w:r>
      <w:r w:rsidRPr="00EA49F2">
        <w:rPr>
          <w:bCs/>
          <w:color w:val="000000"/>
          <w:sz w:val="28"/>
        </w:rPr>
        <w:t> </w:t>
      </w:r>
      <w:r>
        <w:rPr>
          <w:bCs/>
          <w:color w:val="000000"/>
          <w:sz w:val="28"/>
        </w:rPr>
        <w:t>Do</w:t>
      </w:r>
    </w:p>
    <w:p w14:paraId="6DE192A7" w14:textId="77777777" w:rsidR="00622495" w:rsidRPr="00EA49F2" w:rsidRDefault="00622495" w:rsidP="00622495">
      <w:pPr>
        <w:tabs>
          <w:tab w:val="left" w:pos="567"/>
          <w:tab w:val="left" w:pos="851"/>
          <w:tab w:val="left" w:pos="992"/>
          <w:tab w:val="left" w:pos="1276"/>
          <w:tab w:val="left" w:pos="1418"/>
          <w:tab w:val="left" w:pos="3402"/>
          <w:tab w:val="left" w:pos="3686"/>
          <w:tab w:val="left" w:pos="4820"/>
          <w:tab w:val="left" w:pos="5387"/>
        </w:tabs>
        <w:adjustRightInd w:val="0"/>
        <w:snapToGrid w:val="0"/>
        <w:spacing w:line="340" w:lineRule="exact"/>
        <w:ind w:left="568" w:right="851" w:hanging="284"/>
        <w:rPr>
          <w:bCs/>
          <w:color w:val="000000"/>
          <w:sz w:val="28"/>
        </w:rPr>
      </w:pPr>
      <w:r w:rsidRPr="00EA49F2">
        <w:rPr>
          <w:bCs/>
          <w:color w:val="000000"/>
          <w:sz w:val="28"/>
        </w:rPr>
        <w:t>4</w:t>
      </w:r>
      <w:r w:rsidRPr="00EA49F2">
        <w:rPr>
          <w:bCs/>
          <w:color w:val="000000"/>
          <w:sz w:val="28"/>
        </w:rPr>
        <w:tab/>
      </w:r>
      <w:r>
        <w:rPr>
          <w:bCs/>
          <w:color w:val="000000"/>
          <w:sz w:val="28"/>
        </w:rPr>
        <w:t>Monkeys … on land.</w:t>
      </w:r>
    </w:p>
    <w:p w14:paraId="01C405C9" w14:textId="77777777" w:rsidR="00622495" w:rsidRPr="00EA49F2" w:rsidRDefault="00622495" w:rsidP="00622495">
      <w:pPr>
        <w:tabs>
          <w:tab w:val="left" w:pos="851"/>
          <w:tab w:val="left" w:pos="3686"/>
          <w:tab w:val="left" w:pos="3969"/>
          <w:tab w:val="left" w:pos="6804"/>
          <w:tab w:val="left" w:pos="7088"/>
        </w:tabs>
        <w:spacing w:after="60" w:line="340" w:lineRule="exact"/>
        <w:ind w:left="851" w:hanging="284"/>
        <w:rPr>
          <w:bCs/>
          <w:color w:val="000000"/>
          <w:sz w:val="28"/>
        </w:rPr>
      </w:pPr>
      <w:r w:rsidRPr="00EA49F2">
        <w:rPr>
          <w:bCs/>
          <w:color w:val="000000"/>
          <w:sz w:val="28"/>
        </w:rPr>
        <w:t>A</w:t>
      </w:r>
      <w:r w:rsidRPr="00EA49F2">
        <w:rPr>
          <w:bCs/>
          <w:color w:val="000000"/>
          <w:sz w:val="28"/>
        </w:rPr>
        <w:tab/>
      </w:r>
      <w:r w:rsidRPr="00EA49F2">
        <w:rPr>
          <w:rFonts w:ascii="Segoe UI Symbol" w:hAnsi="Segoe UI Symbol" w:cs="Arial Unicode MS"/>
          <w:bCs/>
          <w:color w:val="808080"/>
          <w:position w:val="-6"/>
          <w:sz w:val="40"/>
          <w:szCs w:val="40"/>
        </w:rPr>
        <w:t>☐</w:t>
      </w:r>
      <w:r w:rsidRPr="00EA49F2">
        <w:rPr>
          <w:bCs/>
          <w:color w:val="000000"/>
          <w:sz w:val="28"/>
        </w:rPr>
        <w:t> </w:t>
      </w:r>
      <w:r>
        <w:rPr>
          <w:bCs/>
          <w:color w:val="000000"/>
          <w:sz w:val="28"/>
        </w:rPr>
        <w:t>live</w:t>
      </w:r>
      <w:r w:rsidRPr="00EA49F2">
        <w:rPr>
          <w:bCs/>
          <w:color w:val="000000"/>
          <w:sz w:val="28"/>
        </w:rPr>
        <w:tab/>
        <w:t>B</w:t>
      </w:r>
      <w:r w:rsidRPr="00EA49F2">
        <w:rPr>
          <w:bCs/>
          <w:color w:val="000000"/>
          <w:sz w:val="28"/>
        </w:rPr>
        <w:tab/>
      </w:r>
      <w:r w:rsidRPr="00EA49F2">
        <w:rPr>
          <w:rFonts w:ascii="Segoe UI Symbol" w:hAnsi="Segoe UI Symbol" w:cs="Arial Unicode MS"/>
          <w:bCs/>
          <w:color w:val="808080"/>
          <w:position w:val="-6"/>
          <w:sz w:val="40"/>
          <w:szCs w:val="40"/>
        </w:rPr>
        <w:t>☐</w:t>
      </w:r>
      <w:r w:rsidRPr="00EA49F2">
        <w:rPr>
          <w:bCs/>
          <w:color w:val="000000"/>
          <w:sz w:val="28"/>
        </w:rPr>
        <w:t> do</w:t>
      </w:r>
      <w:r>
        <w:rPr>
          <w:bCs/>
          <w:color w:val="000000"/>
          <w:sz w:val="28"/>
        </w:rPr>
        <w:t>n’t live</w:t>
      </w:r>
    </w:p>
    <w:p w14:paraId="581E9FE6" w14:textId="77777777" w:rsidR="00622495" w:rsidRPr="00EA49F2" w:rsidRDefault="00622495" w:rsidP="00622495">
      <w:pPr>
        <w:tabs>
          <w:tab w:val="left" w:pos="567"/>
          <w:tab w:val="left" w:pos="851"/>
          <w:tab w:val="left" w:pos="992"/>
          <w:tab w:val="left" w:pos="1276"/>
          <w:tab w:val="left" w:pos="1418"/>
          <w:tab w:val="left" w:pos="3402"/>
          <w:tab w:val="left" w:pos="3686"/>
          <w:tab w:val="left" w:pos="4820"/>
          <w:tab w:val="left" w:pos="5387"/>
        </w:tabs>
        <w:adjustRightInd w:val="0"/>
        <w:snapToGrid w:val="0"/>
        <w:spacing w:line="340" w:lineRule="exact"/>
        <w:ind w:left="568" w:right="851" w:hanging="284"/>
        <w:rPr>
          <w:bCs/>
          <w:color w:val="000000"/>
          <w:sz w:val="28"/>
        </w:rPr>
      </w:pPr>
      <w:r w:rsidRPr="00EA49F2">
        <w:rPr>
          <w:bCs/>
          <w:color w:val="000000"/>
          <w:sz w:val="28"/>
        </w:rPr>
        <w:t>5</w:t>
      </w:r>
      <w:r w:rsidRPr="00EA49F2">
        <w:rPr>
          <w:bCs/>
          <w:color w:val="000000"/>
          <w:sz w:val="28"/>
        </w:rPr>
        <w:tab/>
      </w:r>
      <w:r>
        <w:rPr>
          <w:bCs/>
          <w:color w:val="000000"/>
          <w:sz w:val="28"/>
        </w:rPr>
        <w:t>Whose lunch box is it</w:t>
      </w:r>
      <w:r w:rsidRPr="00EA49F2">
        <w:rPr>
          <w:bCs/>
          <w:color w:val="000000"/>
          <w:sz w:val="28"/>
        </w:rPr>
        <w:t xml:space="preserve">?   </w:t>
      </w:r>
      <w:r>
        <w:rPr>
          <w:bCs/>
          <w:color w:val="000000"/>
          <w:sz w:val="28"/>
        </w:rPr>
        <w:t>It’s Emma’s lunch box</w:t>
      </w:r>
      <w:r w:rsidRPr="00EA49F2">
        <w:rPr>
          <w:bCs/>
          <w:color w:val="000000"/>
          <w:sz w:val="28"/>
        </w:rPr>
        <w:t>.</w:t>
      </w:r>
      <w:r>
        <w:rPr>
          <w:bCs/>
          <w:color w:val="000000"/>
          <w:sz w:val="28"/>
        </w:rPr>
        <w:t xml:space="preserve"> It’s … .</w:t>
      </w:r>
    </w:p>
    <w:p w14:paraId="29E91705" w14:textId="77777777" w:rsidR="00622495" w:rsidRPr="00484AAC" w:rsidRDefault="00622495" w:rsidP="00622495">
      <w:pPr>
        <w:tabs>
          <w:tab w:val="left" w:pos="851"/>
          <w:tab w:val="left" w:pos="3686"/>
          <w:tab w:val="left" w:pos="3969"/>
          <w:tab w:val="left" w:pos="6804"/>
          <w:tab w:val="left" w:pos="7088"/>
        </w:tabs>
        <w:spacing w:line="340" w:lineRule="exact"/>
        <w:ind w:left="851" w:hanging="284"/>
        <w:rPr>
          <w:bCs/>
          <w:color w:val="000000"/>
          <w:sz w:val="28"/>
        </w:rPr>
      </w:pPr>
      <w:r w:rsidRPr="00096F97">
        <w:rPr>
          <w:bCs/>
          <w:color w:val="000000"/>
          <w:sz w:val="28"/>
        </w:rPr>
        <w:t>A</w:t>
      </w:r>
      <w:r w:rsidRPr="00096F97">
        <w:rPr>
          <w:bCs/>
          <w:color w:val="000000"/>
          <w:sz w:val="28"/>
        </w:rPr>
        <w:tab/>
      </w:r>
      <w:r w:rsidRPr="00EA49F2">
        <w:rPr>
          <w:rFonts w:ascii="Segoe UI Symbol" w:hAnsi="Segoe UI Symbol" w:cs="Arial Unicode MS"/>
          <w:bCs/>
          <w:color w:val="808080"/>
          <w:position w:val="-6"/>
          <w:sz w:val="40"/>
          <w:szCs w:val="40"/>
        </w:rPr>
        <w:t>☐</w:t>
      </w:r>
      <w:r w:rsidRPr="00096F97">
        <w:rPr>
          <w:bCs/>
          <w:color w:val="000000"/>
          <w:sz w:val="28"/>
        </w:rPr>
        <w:t> </w:t>
      </w:r>
      <w:r>
        <w:rPr>
          <w:bCs/>
          <w:color w:val="000000"/>
          <w:sz w:val="28"/>
        </w:rPr>
        <w:t>hers</w:t>
      </w:r>
      <w:r w:rsidRPr="00096F97">
        <w:rPr>
          <w:bCs/>
          <w:color w:val="000000"/>
          <w:sz w:val="28"/>
        </w:rPr>
        <w:tab/>
        <w:t>B</w:t>
      </w:r>
      <w:r w:rsidRPr="00096F97">
        <w:rPr>
          <w:bCs/>
          <w:color w:val="000000"/>
          <w:sz w:val="28"/>
        </w:rPr>
        <w:tab/>
      </w:r>
      <w:r w:rsidRPr="00EA49F2">
        <w:rPr>
          <w:rFonts w:ascii="Segoe UI Symbol" w:hAnsi="Segoe UI Symbol" w:cs="Arial Unicode MS"/>
          <w:bCs/>
          <w:color w:val="808080"/>
          <w:position w:val="-6"/>
          <w:sz w:val="40"/>
          <w:szCs w:val="40"/>
        </w:rPr>
        <w:t>☐</w:t>
      </w:r>
      <w:r w:rsidRPr="00096F97">
        <w:rPr>
          <w:bCs/>
          <w:color w:val="000000"/>
          <w:sz w:val="28"/>
        </w:rPr>
        <w:t> </w:t>
      </w:r>
      <w:r>
        <w:rPr>
          <w:bCs/>
          <w:color w:val="000000"/>
          <w:sz w:val="28"/>
        </w:rPr>
        <w:t>mine</w:t>
      </w:r>
    </w:p>
    <w:p w14:paraId="6E24EAD6" w14:textId="77777777" w:rsidR="00622495" w:rsidRPr="00683C0B" w:rsidRDefault="00622495" w:rsidP="00622495">
      <w:pPr>
        <w:pStyle w:val="marks"/>
        <w:spacing w:before="0"/>
        <w:rPr>
          <w:rStyle w:val="marks-frame"/>
        </w:rPr>
      </w:pPr>
      <w:r>
        <w:rPr>
          <w:rStyle w:val="marks-frame"/>
        </w:rPr>
        <w:t>     </w:t>
      </w:r>
      <w:r w:rsidRPr="00683C0B">
        <w:rPr>
          <w:rStyle w:val="marks-frame"/>
        </w:rPr>
        <w:t xml:space="preserve">/ </w:t>
      </w:r>
      <w:r>
        <w:rPr>
          <w:rStyle w:val="marks-frame"/>
        </w:rPr>
        <w:t>5 </w:t>
      </w:r>
    </w:p>
    <w:p w14:paraId="757F32A1" w14:textId="1BD6CB67" w:rsidR="00013650" w:rsidRPr="00141B75" w:rsidRDefault="00013650" w:rsidP="00141B75">
      <w:pPr>
        <w:pStyle w:val="marks"/>
        <w:rPr>
          <w:rFonts w:ascii="Calibri" w:hAnsi="Calibri"/>
          <w:b w:val="0"/>
          <w:bdr w:val="single" w:sz="6" w:space="0" w:color="808080"/>
        </w:rPr>
      </w:pPr>
      <w:r>
        <w:br w:type="page"/>
      </w:r>
    </w:p>
    <w:p w14:paraId="566BECE2" w14:textId="77777777" w:rsidR="00170375" w:rsidRPr="002D2043" w:rsidRDefault="00170375" w:rsidP="00170375">
      <w:pPr>
        <w:pStyle w:val="head-b"/>
        <w:spacing w:after="24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w:lastRenderedPageBreak/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056B75E5" wp14:editId="069672DD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22" name="Rounded Rectangl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0A53D8A" w14:textId="77777777" w:rsidR="00170375" w:rsidRPr="00E63C15" w:rsidRDefault="00170375" w:rsidP="00170375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Reading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056B75E5" id="Rounded Rectangle 22" o:spid="_x0000_s1028" style="position:absolute;margin-left:0;margin-top:-.05pt;width:117.35pt;height:21.6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" fillcolor="#7f7f7f [1612]" stroked="f" strokeweight="1pt">
                <v:stroke joinstyle="miter"/>
                <v:textbox inset="0,0,0,0">
                  <w:txbxContent>
                    <w:p w14:paraId="60A53D8A" w14:textId="77777777" w:rsidR="00170375" w:rsidRPr="00E63C15" w:rsidRDefault="00170375" w:rsidP="00170375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Reading</w:t>
                      </w:r>
                    </w:p>
                  </w:txbxContent>
                </v:textbox>
              </v:roundrect>
            </w:pict>
          </mc:Fallback>
        </mc:AlternateContent>
      </w:r>
    </w:p>
    <w:p w14:paraId="06828653" w14:textId="12F5ED49" w:rsidR="00FD0FA2" w:rsidRDefault="00FD0FA2" w:rsidP="00AF656F">
      <w:pPr>
        <w:pStyle w:val="instruction"/>
        <w:spacing w:after="120"/>
      </w:pPr>
      <w:r w:rsidRPr="002D2043">
        <w:t>5</w:t>
      </w:r>
      <w:r w:rsidRPr="002D2043">
        <w:tab/>
      </w:r>
      <w:r w:rsidR="00AF656F">
        <w:t>Read, look and write.</w:t>
      </w:r>
    </w:p>
    <w:tbl>
      <w:tblPr>
        <w:tblW w:w="0" w:type="auto"/>
        <w:tblInd w:w="284" w:type="dxa"/>
        <w:tblBorders>
          <w:top w:val="single" w:sz="4" w:space="0" w:color="A6A6A6"/>
          <w:left w:val="single" w:sz="4" w:space="0" w:color="A6A6A6"/>
          <w:bottom w:val="single" w:sz="4" w:space="0" w:color="A6A6A6"/>
          <w:right w:val="single" w:sz="4" w:space="0" w:color="A6A6A6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777"/>
        <w:gridCol w:w="2778"/>
        <w:gridCol w:w="2778"/>
      </w:tblGrid>
      <w:tr w:rsidR="00AF656F" w14:paraId="57691D8B" w14:textId="77777777" w:rsidTr="00405B44">
        <w:trPr>
          <w:cantSplit/>
          <w:trHeight w:val="1418"/>
        </w:trPr>
        <w:tc>
          <w:tcPr>
            <w:tcW w:w="2777" w:type="dxa"/>
            <w:vAlign w:val="bottom"/>
          </w:tcPr>
          <w:p w14:paraId="785643C2" w14:textId="77777777" w:rsidR="00AF656F" w:rsidRDefault="00AF656F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F8CE06E" wp14:editId="6F1DE887">
                  <wp:extent cx="685800" cy="870736"/>
                  <wp:effectExtent l="0" t="0" r="0" b="5715"/>
                  <wp:docPr id="102631455" name="Picture 1026314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3593" cy="8806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vAlign w:val="bottom"/>
          </w:tcPr>
          <w:p w14:paraId="20726363" w14:textId="77777777" w:rsidR="00AF656F" w:rsidRDefault="00AF656F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F5A5C9F" wp14:editId="10ED2060">
                  <wp:extent cx="996653" cy="834236"/>
                  <wp:effectExtent l="0" t="0" r="0" b="4445"/>
                  <wp:docPr id="102631456" name="Picture 1026314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4"/>
                          <pic:cNvPicPr/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6653" cy="8342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vAlign w:val="bottom"/>
          </w:tcPr>
          <w:p w14:paraId="5F5B94D2" w14:textId="77777777" w:rsidR="00AF656F" w:rsidRDefault="00AF656F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F1490DC" wp14:editId="27F97630">
                  <wp:extent cx="780102" cy="823847"/>
                  <wp:effectExtent l="0" t="0" r="0" b="1905"/>
                  <wp:docPr id="102631457" name="Picture 1026314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6"/>
                          <pic:cNvPicPr/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80102" cy="8238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F656F" w:rsidRPr="00685431" w14:paraId="41D9F02C" w14:textId="77777777" w:rsidTr="00AF656F">
        <w:trPr>
          <w:cantSplit/>
          <w:trHeight w:val="454"/>
        </w:trPr>
        <w:tc>
          <w:tcPr>
            <w:tcW w:w="2777" w:type="dxa"/>
            <w:vAlign w:val="center"/>
          </w:tcPr>
          <w:p w14:paraId="769F54DB" w14:textId="063FC2E8" w:rsidR="00AF656F" w:rsidRPr="00685431" w:rsidRDefault="00AF656F" w:rsidP="00AF656F">
            <w:pPr>
              <w:pStyle w:val="activity-numbered--centered"/>
              <w:spacing w:after="0"/>
            </w:pPr>
            <w:r>
              <w:t>hoodie</w:t>
            </w:r>
          </w:p>
        </w:tc>
        <w:tc>
          <w:tcPr>
            <w:tcW w:w="2778" w:type="dxa"/>
            <w:vAlign w:val="center"/>
          </w:tcPr>
          <w:p w14:paraId="59873CF5" w14:textId="408F0350" w:rsidR="00AF656F" w:rsidRPr="00685431" w:rsidRDefault="00AF656F" w:rsidP="00AF656F">
            <w:pPr>
              <w:pStyle w:val="activity-numbered--centered"/>
              <w:spacing w:after="0"/>
            </w:pPr>
            <w:r>
              <w:t>boots</w:t>
            </w:r>
          </w:p>
        </w:tc>
        <w:tc>
          <w:tcPr>
            <w:tcW w:w="2778" w:type="dxa"/>
            <w:vAlign w:val="center"/>
          </w:tcPr>
          <w:p w14:paraId="343A7652" w14:textId="22910A16" w:rsidR="00AF656F" w:rsidRPr="00685431" w:rsidRDefault="00AF656F" w:rsidP="00AF656F">
            <w:pPr>
              <w:pStyle w:val="activity-numbered--centered"/>
              <w:spacing w:after="0"/>
            </w:pPr>
            <w:r>
              <w:t>pencil case</w:t>
            </w:r>
          </w:p>
        </w:tc>
      </w:tr>
      <w:tr w:rsidR="00AF656F" w14:paraId="2E33653D" w14:textId="77777777" w:rsidTr="00405B44">
        <w:trPr>
          <w:cantSplit/>
          <w:trHeight w:val="1418"/>
        </w:trPr>
        <w:tc>
          <w:tcPr>
            <w:tcW w:w="2777" w:type="dxa"/>
            <w:vAlign w:val="bottom"/>
          </w:tcPr>
          <w:p w14:paraId="60DF8D4B" w14:textId="77777777" w:rsidR="00AF656F" w:rsidRDefault="00AF656F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FF628BC" wp14:editId="366D67B7">
                  <wp:extent cx="1033138" cy="816396"/>
                  <wp:effectExtent l="0" t="0" r="0" b="0"/>
                  <wp:docPr id="102631458" name="Picture 1026314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7"/>
                          <pic:cNvPicPr/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33138" cy="8163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vAlign w:val="bottom"/>
          </w:tcPr>
          <w:p w14:paraId="7B3C50C2" w14:textId="77777777" w:rsidR="00AF656F" w:rsidRDefault="00AF656F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857CCAB" wp14:editId="338EF94B">
                  <wp:extent cx="1215184" cy="810123"/>
                  <wp:effectExtent l="0" t="0" r="4445" b="3175"/>
                  <wp:docPr id="102631459" name="Picture 1026314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7"/>
                          <pic:cNvPicPr/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5184" cy="8101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vAlign w:val="bottom"/>
          </w:tcPr>
          <w:p w14:paraId="53F30C80" w14:textId="1759D05D" w:rsidR="00AF656F" w:rsidRDefault="00FD07C6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B9B49BD" wp14:editId="3F68BC37">
                  <wp:extent cx="630892" cy="810123"/>
                  <wp:effectExtent l="0" t="0" r="4445" b="3175"/>
                  <wp:docPr id="24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7"/>
                          <pic:cNvPicPr/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0892" cy="8101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F656F" w14:paraId="33925327" w14:textId="77777777" w:rsidTr="00AF656F">
        <w:trPr>
          <w:cantSplit/>
          <w:trHeight w:val="454"/>
        </w:trPr>
        <w:tc>
          <w:tcPr>
            <w:tcW w:w="2777" w:type="dxa"/>
            <w:vAlign w:val="center"/>
          </w:tcPr>
          <w:p w14:paraId="04BFADBB" w14:textId="69262605" w:rsidR="00AF656F" w:rsidRDefault="00AF656F" w:rsidP="00AF656F">
            <w:pPr>
              <w:pStyle w:val="activity-numbered--centered"/>
              <w:spacing w:after="0"/>
            </w:pPr>
            <w:r>
              <w:t>pencil sharpener</w:t>
            </w:r>
          </w:p>
        </w:tc>
        <w:tc>
          <w:tcPr>
            <w:tcW w:w="2778" w:type="dxa"/>
            <w:vAlign w:val="center"/>
          </w:tcPr>
          <w:p w14:paraId="487886DF" w14:textId="0B073915" w:rsidR="00AF656F" w:rsidRDefault="00AF656F" w:rsidP="00AF656F">
            <w:pPr>
              <w:pStyle w:val="activity-numbered--centered"/>
              <w:spacing w:after="0"/>
            </w:pPr>
            <w:r>
              <w:t>bracelet</w:t>
            </w:r>
          </w:p>
        </w:tc>
        <w:tc>
          <w:tcPr>
            <w:tcW w:w="2778" w:type="dxa"/>
            <w:vAlign w:val="center"/>
          </w:tcPr>
          <w:p w14:paraId="52DAEBBB" w14:textId="4C7F0DDD" w:rsidR="00AF656F" w:rsidRPr="00350086" w:rsidRDefault="00AF656F" w:rsidP="00AF656F">
            <w:pPr>
              <w:pStyle w:val="activity-numbered--centered"/>
              <w:spacing w:after="0"/>
            </w:pPr>
            <w:r>
              <w:t>penguin</w:t>
            </w:r>
          </w:p>
        </w:tc>
      </w:tr>
    </w:tbl>
    <w:p w14:paraId="4580EEA8" w14:textId="20ACB33E" w:rsidR="00AF656F" w:rsidRPr="00AF656F" w:rsidRDefault="00AF656F" w:rsidP="00211CF3">
      <w:pPr>
        <w:pStyle w:val="activity-numbered"/>
        <w:spacing w:before="120" w:line="240" w:lineRule="auto"/>
        <w:ind w:left="284" w:firstLine="0"/>
      </w:pPr>
      <w:r w:rsidRPr="00AF656F">
        <w:t xml:space="preserve">My name is Carlos. I’ve got lots of favourite things. My favourite thing for school is my </w:t>
      </w:r>
      <w:r w:rsidRPr="004F55EA">
        <w:rPr>
          <w:rStyle w:val="superscript"/>
        </w:rPr>
        <w:t>1 </w:t>
      </w:r>
      <w:r w:rsidRPr="004F55EA">
        <w:rPr>
          <w:rStyle w:val="wol"/>
        </w:rPr>
        <w:t>               </w:t>
      </w:r>
      <w:r w:rsidR="00923003" w:rsidRPr="004F55EA">
        <w:rPr>
          <w:rStyle w:val="wol"/>
        </w:rPr>
        <w:t>              </w:t>
      </w:r>
      <w:r w:rsidRPr="004F55EA">
        <w:rPr>
          <w:rStyle w:val="wol"/>
        </w:rPr>
        <w:t>         </w:t>
      </w:r>
      <w:r w:rsidRPr="00AF656F">
        <w:t xml:space="preserve"> – it’s got a </w:t>
      </w:r>
      <w:r>
        <w:rPr>
          <w:rStyle w:val="superscript"/>
        </w:rPr>
        <w:t>2</w:t>
      </w:r>
      <w:r w:rsidRPr="004F55EA">
        <w:rPr>
          <w:rStyle w:val="superscript"/>
        </w:rPr>
        <w:t> </w:t>
      </w:r>
      <w:r w:rsidRPr="004F55EA">
        <w:rPr>
          <w:rStyle w:val="wol"/>
        </w:rPr>
        <w:t>              </w:t>
      </w:r>
      <w:r w:rsidR="00923003" w:rsidRPr="004F55EA">
        <w:rPr>
          <w:rStyle w:val="wol"/>
        </w:rPr>
        <w:t>              </w:t>
      </w:r>
      <w:r w:rsidRPr="004F55EA">
        <w:rPr>
          <w:rStyle w:val="wol"/>
        </w:rPr>
        <w:t>          </w:t>
      </w:r>
      <w:r w:rsidRPr="00AF656F">
        <w:t xml:space="preserve"> and lots of crayons in it. My favourite clothes are my </w:t>
      </w:r>
      <w:r>
        <w:rPr>
          <w:rStyle w:val="superscript"/>
        </w:rPr>
        <w:t>3</w:t>
      </w:r>
      <w:r w:rsidRPr="004F55EA">
        <w:rPr>
          <w:rStyle w:val="superscript"/>
        </w:rPr>
        <w:t> </w:t>
      </w:r>
      <w:r w:rsidRPr="004F55EA">
        <w:rPr>
          <w:rStyle w:val="wol"/>
        </w:rPr>
        <w:t>            </w:t>
      </w:r>
      <w:r w:rsidR="00923003" w:rsidRPr="004F55EA">
        <w:rPr>
          <w:rStyle w:val="wol"/>
        </w:rPr>
        <w:t>              </w:t>
      </w:r>
      <w:r w:rsidRPr="004F55EA">
        <w:rPr>
          <w:rStyle w:val="wol"/>
        </w:rPr>
        <w:t>            </w:t>
      </w:r>
      <w:r w:rsidRPr="00AF656F">
        <w:t xml:space="preserve"> and my </w:t>
      </w:r>
      <w:r>
        <w:rPr>
          <w:rStyle w:val="superscript"/>
        </w:rPr>
        <w:t>4</w:t>
      </w:r>
      <w:r w:rsidRPr="004F55EA">
        <w:rPr>
          <w:rStyle w:val="superscript"/>
        </w:rPr>
        <w:t> </w:t>
      </w:r>
      <w:r w:rsidRPr="004F55EA">
        <w:rPr>
          <w:rStyle w:val="wol"/>
        </w:rPr>
        <w:t>           </w:t>
      </w:r>
      <w:r w:rsidR="00923003" w:rsidRPr="004F55EA">
        <w:rPr>
          <w:rStyle w:val="wol"/>
        </w:rPr>
        <w:t>              </w:t>
      </w:r>
      <w:r w:rsidRPr="004F55EA">
        <w:rPr>
          <w:rStyle w:val="wol"/>
        </w:rPr>
        <w:t>             </w:t>
      </w:r>
      <w:r w:rsidRPr="00AF656F">
        <w:t xml:space="preserve"> – I’m wearing them on my feet. Oh, and I’m wearing</w:t>
      </w:r>
      <w:r w:rsidR="00923003">
        <w:br/>
      </w:r>
      <w:r w:rsidRPr="00AF656F">
        <w:t xml:space="preserve">a </w:t>
      </w:r>
      <w:r>
        <w:rPr>
          <w:rStyle w:val="superscript"/>
        </w:rPr>
        <w:t>5</w:t>
      </w:r>
      <w:r w:rsidRPr="004F55EA">
        <w:rPr>
          <w:rStyle w:val="superscript"/>
        </w:rPr>
        <w:t> </w:t>
      </w:r>
      <w:r w:rsidRPr="004F55EA">
        <w:rPr>
          <w:rStyle w:val="wol"/>
        </w:rPr>
        <w:t>           </w:t>
      </w:r>
      <w:r w:rsidR="00923003" w:rsidRPr="004F55EA">
        <w:rPr>
          <w:rStyle w:val="wol"/>
        </w:rPr>
        <w:t>              </w:t>
      </w:r>
      <w:r w:rsidRPr="004F55EA">
        <w:rPr>
          <w:rStyle w:val="wol"/>
        </w:rPr>
        <w:t>             </w:t>
      </w:r>
      <w:r w:rsidRPr="00AF656F">
        <w:t xml:space="preserve"> , too. My favourite meal is lunch, and my favourite food is a sandwich with cucumbers … YUM. My favourite wild animal is</w:t>
      </w:r>
      <w:r w:rsidR="00923003">
        <w:br/>
      </w:r>
      <w:r w:rsidRPr="00AF656F">
        <w:t xml:space="preserve">a </w:t>
      </w:r>
      <w:r>
        <w:rPr>
          <w:rStyle w:val="superscript"/>
        </w:rPr>
        <w:t>6</w:t>
      </w:r>
      <w:r w:rsidRPr="004F55EA">
        <w:rPr>
          <w:rStyle w:val="superscript"/>
        </w:rPr>
        <w:t> </w:t>
      </w:r>
      <w:r w:rsidRPr="004F55EA">
        <w:rPr>
          <w:rStyle w:val="wol"/>
        </w:rPr>
        <w:t>          </w:t>
      </w:r>
      <w:r w:rsidR="00923003" w:rsidRPr="004F55EA">
        <w:rPr>
          <w:rStyle w:val="wol"/>
        </w:rPr>
        <w:t>              </w:t>
      </w:r>
      <w:r w:rsidRPr="004F55EA">
        <w:rPr>
          <w:rStyle w:val="wol"/>
        </w:rPr>
        <w:t>              </w:t>
      </w:r>
      <w:r w:rsidRPr="00AF656F">
        <w:t xml:space="preserve"> . They eat fish. They’re cool!</w:t>
      </w:r>
    </w:p>
    <w:p w14:paraId="5E08959A" w14:textId="6B525919" w:rsidR="00FD0FA2" w:rsidRPr="002D2043" w:rsidRDefault="00FD0FA2" w:rsidP="00AF656F">
      <w:pPr>
        <w:pStyle w:val="marks"/>
        <w:spacing w:before="0"/>
        <w:rPr>
          <w:rStyle w:val="marks-frame"/>
        </w:rPr>
      </w:pPr>
      <w:r w:rsidRPr="002D2043">
        <w:rPr>
          <w:rStyle w:val="marks-frame"/>
        </w:rPr>
        <w:t xml:space="preserve">     / </w:t>
      </w:r>
      <w:r w:rsidR="006C6DF7">
        <w:rPr>
          <w:rStyle w:val="marks-frame"/>
        </w:rPr>
        <w:t>6</w:t>
      </w:r>
      <w:r w:rsidRPr="002D2043">
        <w:rPr>
          <w:rStyle w:val="marks-frame"/>
        </w:rPr>
        <w:t> </w:t>
      </w:r>
    </w:p>
    <w:p w14:paraId="3E3E752F" w14:textId="77777777" w:rsidR="00170375" w:rsidRPr="002D2043" w:rsidRDefault="00170375" w:rsidP="00170375">
      <w:pPr>
        <w:pStyle w:val="head-b"/>
        <w:spacing w:after="12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7D226FBA" wp14:editId="2D2522BD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23" name="Rounded 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C75AB6F" w14:textId="77777777" w:rsidR="00170375" w:rsidRPr="00E63C15" w:rsidRDefault="00170375" w:rsidP="00170375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Writing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D226FBA" id="Rounded Rectangle 23" o:spid="_x0000_s1029" style="position:absolute;margin-left:0;margin-top:-.05pt;width:117.35pt;height:21.6pt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" fillcolor="#7f7f7f [1612]" stroked="f" strokeweight="1pt">
                <v:stroke joinstyle="miter"/>
                <v:textbox inset="0,0,0,0">
                  <w:txbxContent>
                    <w:p w14:paraId="3C75AB6F" w14:textId="77777777" w:rsidR="00170375" w:rsidRPr="00E63C15" w:rsidRDefault="00170375" w:rsidP="00170375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Writing</w:t>
                      </w:r>
                    </w:p>
                  </w:txbxContent>
                </v:textbox>
              </v:roundrect>
            </w:pict>
          </mc:Fallback>
        </mc:AlternateContent>
      </w:r>
    </w:p>
    <w:p w14:paraId="76BEC91D" w14:textId="1EAD613F" w:rsidR="00FD0FA2" w:rsidRDefault="00FD0FA2" w:rsidP="00FD0FA2">
      <w:pPr>
        <w:pStyle w:val="instruction"/>
        <w:rPr>
          <w:b w:val="0"/>
          <w:bCs/>
        </w:rPr>
      </w:pPr>
      <w:r w:rsidRPr="002D2043">
        <w:t>6</w:t>
      </w:r>
      <w:r w:rsidRPr="002D2043">
        <w:tab/>
      </w:r>
      <w:r w:rsidR="00211CF3">
        <w:t xml:space="preserve">Look at the picture. Write sentences with </w:t>
      </w:r>
      <w:r w:rsidR="00211CF3" w:rsidRPr="009952B5">
        <w:rPr>
          <w:rStyle w:val="bold-italic"/>
          <w:b/>
          <w:bCs/>
        </w:rPr>
        <w:t>and</w:t>
      </w:r>
      <w:r w:rsidR="00211CF3" w:rsidRPr="009952B5">
        <w:rPr>
          <w:b w:val="0"/>
          <w:bCs/>
        </w:rPr>
        <w:t xml:space="preserve"> </w:t>
      </w:r>
      <w:proofErr w:type="spellStart"/>
      <w:r w:rsidR="00211CF3" w:rsidRPr="009952B5">
        <w:t>and</w:t>
      </w:r>
      <w:proofErr w:type="spellEnd"/>
      <w:r w:rsidR="00211CF3" w:rsidRPr="009952B5">
        <w:rPr>
          <w:b w:val="0"/>
          <w:bCs/>
        </w:rPr>
        <w:t xml:space="preserve"> </w:t>
      </w:r>
      <w:proofErr w:type="spellStart"/>
      <w:r w:rsidR="00211CF3" w:rsidRPr="009952B5">
        <w:rPr>
          <w:rStyle w:val="bold-italic"/>
          <w:b/>
          <w:bCs/>
        </w:rPr>
        <w:t>but</w:t>
      </w:r>
      <w:proofErr w:type="spellEnd"/>
      <w:r w:rsidR="00211CF3" w:rsidRPr="009952B5">
        <w:rPr>
          <w:b w:val="0"/>
          <w:bCs/>
        </w:rPr>
        <w:t>.</w:t>
      </w:r>
    </w:p>
    <w:p w14:paraId="7C78773D" w14:textId="23833E99" w:rsidR="00211CF3" w:rsidRPr="00211CF3" w:rsidRDefault="00314E00" w:rsidP="00211CF3">
      <w:pPr>
        <w:pStyle w:val="activity-numbered"/>
        <w:spacing w:line="240" w:lineRule="auto"/>
      </w:pPr>
      <w:r>
        <w:rPr>
          <w:noProof/>
        </w:rPr>
        <w:drawing>
          <wp:inline distT="0" distB="0" distL="0" distR="0" wp14:anchorId="7D05488C" wp14:editId="019E67BF">
            <wp:extent cx="4956048" cy="2067755"/>
            <wp:effectExtent l="0" t="0" r="0" b="254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WC2SEOT1zb.jpg"/>
                    <pic:cNvPicPr/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88086" cy="20811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EB2FC6" w14:textId="434671DA" w:rsidR="00211CF3" w:rsidRPr="0047404D" w:rsidRDefault="00211CF3" w:rsidP="00314E00">
      <w:pPr>
        <w:pStyle w:val="activity-numbered"/>
        <w:spacing w:before="120" w:after="60"/>
        <w:rPr>
          <w:rStyle w:val="wol"/>
        </w:rPr>
      </w:pPr>
      <w:r>
        <w:t>1</w:t>
      </w:r>
      <w:r>
        <w:tab/>
      </w:r>
      <w:r w:rsidRPr="004F55EA">
        <w:rPr>
          <w:rStyle w:val="wol"/>
        </w:rPr>
        <w:t>                                                                                                                                          </w:t>
      </w:r>
      <w:r w:rsidRPr="00DB4C83">
        <w:t xml:space="preserve"> </w:t>
      </w:r>
    </w:p>
    <w:p w14:paraId="2A947973" w14:textId="25BA3564" w:rsidR="00211CF3" w:rsidRPr="0047404D" w:rsidRDefault="00211CF3" w:rsidP="00211CF3">
      <w:pPr>
        <w:pStyle w:val="activity-numbered"/>
        <w:spacing w:after="60"/>
        <w:rPr>
          <w:rStyle w:val="wol"/>
        </w:rPr>
      </w:pPr>
      <w:r>
        <w:t>2</w:t>
      </w:r>
      <w:r>
        <w:tab/>
      </w:r>
      <w:r w:rsidRPr="004F55EA">
        <w:rPr>
          <w:rStyle w:val="wol"/>
        </w:rPr>
        <w:t>                                                                                                                                          </w:t>
      </w:r>
    </w:p>
    <w:p w14:paraId="1D04054D" w14:textId="34802C64" w:rsidR="00211CF3" w:rsidRPr="0047404D" w:rsidRDefault="00211CF3" w:rsidP="00211CF3">
      <w:pPr>
        <w:pStyle w:val="activity-numbered"/>
        <w:spacing w:after="60"/>
        <w:rPr>
          <w:rStyle w:val="wol"/>
        </w:rPr>
      </w:pPr>
      <w:r>
        <w:t>3</w:t>
      </w:r>
      <w:r>
        <w:tab/>
      </w:r>
      <w:r w:rsidRPr="004F55EA">
        <w:rPr>
          <w:rStyle w:val="wol"/>
        </w:rPr>
        <w:t>                                                                                                                                          </w:t>
      </w:r>
    </w:p>
    <w:p w14:paraId="3E4C0A41" w14:textId="4049AD5E" w:rsidR="00211CF3" w:rsidRPr="0047404D" w:rsidRDefault="00211CF3" w:rsidP="00211CF3">
      <w:pPr>
        <w:pStyle w:val="activity-numbered"/>
        <w:rPr>
          <w:rStyle w:val="wol"/>
        </w:rPr>
      </w:pPr>
      <w:r>
        <w:t>4</w:t>
      </w:r>
      <w:r>
        <w:tab/>
      </w:r>
      <w:r w:rsidRPr="004F55EA">
        <w:rPr>
          <w:rStyle w:val="wol"/>
        </w:rPr>
        <w:t>                                                                                                                                          </w:t>
      </w:r>
    </w:p>
    <w:p w14:paraId="598E474B" w14:textId="74DBC0E6" w:rsidR="00744FC9" w:rsidRPr="00314E00" w:rsidRDefault="00FD0FA2" w:rsidP="00314E00">
      <w:pPr>
        <w:pStyle w:val="marks"/>
        <w:spacing w:before="0"/>
        <w:rPr>
          <w:rFonts w:ascii="Calibri" w:hAnsi="Calibri"/>
          <w:b w:val="0"/>
          <w:bdr w:val="single" w:sz="6" w:space="0" w:color="808080"/>
        </w:rPr>
      </w:pPr>
      <w:r w:rsidRPr="002D2043">
        <w:rPr>
          <w:rStyle w:val="marks-frame"/>
        </w:rPr>
        <w:t xml:space="preserve">     / </w:t>
      </w:r>
      <w:r w:rsidR="00211CF3">
        <w:rPr>
          <w:rStyle w:val="marks-frame"/>
        </w:rPr>
        <w:t>4</w:t>
      </w:r>
      <w:r w:rsidRPr="002D2043">
        <w:rPr>
          <w:rStyle w:val="marks-frame"/>
        </w:rPr>
        <w:t> </w:t>
      </w:r>
      <w:r w:rsidR="00744FC9">
        <w:br w:type="page"/>
      </w:r>
    </w:p>
    <w:p w14:paraId="4C5BBDDA" w14:textId="77777777" w:rsidR="00170375" w:rsidRPr="002D2043" w:rsidRDefault="00170375" w:rsidP="00170375">
      <w:pPr>
        <w:pStyle w:val="head-b"/>
        <w:spacing w:after="24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w:lastRenderedPageBreak/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768F209F" wp14:editId="6BE35817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26" name="Rounded Rectangl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D1B5B14" w14:textId="77777777" w:rsidR="00170375" w:rsidRPr="00E63C15" w:rsidRDefault="00170375" w:rsidP="00170375">
                            <w:pPr>
                              <w:pageBreakBefore/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Listening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68F209F" id="Rounded Rectangle 26" o:spid="_x0000_s1030" style="position:absolute;margin-left:0;margin-top:-.05pt;width:117.35pt;height:21.6pt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" fillcolor="#7f7f7f [1612]" stroked="f" strokeweight="1pt">
                <v:stroke joinstyle="miter"/>
                <v:textbox inset="0,0,0,0">
                  <w:txbxContent>
                    <w:p w14:paraId="2D1B5B14" w14:textId="77777777" w:rsidR="00170375" w:rsidRPr="00E63C15" w:rsidRDefault="00170375" w:rsidP="00170375">
                      <w:pPr>
                        <w:pageBreakBefore/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Listening</w:t>
                      </w:r>
                    </w:p>
                  </w:txbxContent>
                </v:textbox>
              </v:roundrect>
            </w:pict>
          </mc:Fallback>
        </mc:AlternateContent>
      </w:r>
    </w:p>
    <w:p w14:paraId="25E82E6B" w14:textId="5298CA0D" w:rsidR="00FD0FA2" w:rsidRDefault="00FD0FA2" w:rsidP="00FD0FA2">
      <w:pPr>
        <w:pStyle w:val="instruction"/>
      </w:pPr>
      <w:r>
        <w:t>7</w:t>
      </w:r>
      <w:r>
        <w:tab/>
      </w:r>
      <w:r w:rsidRPr="00A9365B">
        <w:rPr>
          <w:rStyle w:val="audio-icon"/>
          <w:noProof/>
          <w:lang w:eastAsia="en-GB"/>
        </w:rPr>
        <w:drawing>
          <wp:inline distT="0" distB="0" distL="0" distR="0" wp14:anchorId="4284C2A2" wp14:editId="7A2B8BA0">
            <wp:extent cx="180000" cy="180000"/>
            <wp:effectExtent l="0" t="0" r="0" b="0"/>
            <wp:docPr id="49" name="Picture 49" descr="A picture containing drawing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Audio Icon.jpg"/>
                    <pic:cNvPicPr/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000" cy="1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 w:rsidR="00F5506D">
        <w:rPr>
          <w:color w:val="767171" w:themeColor="background2" w:themeShade="80"/>
        </w:rPr>
        <w:t>1</w:t>
      </w:r>
      <w:r>
        <w:rPr>
          <w:color w:val="767171" w:themeColor="background2" w:themeShade="80"/>
        </w:rPr>
        <w:t>1</w:t>
      </w:r>
      <w:r>
        <w:t xml:space="preserve"> </w:t>
      </w:r>
      <w:r w:rsidR="00F5506D" w:rsidRPr="0048525A">
        <w:t xml:space="preserve">Listen and </w:t>
      </w:r>
      <w:r w:rsidR="00990F44" w:rsidRPr="00990F44">
        <w:rPr>
          <w:lang w:val="en-US"/>
        </w:rPr>
        <w:t>write the letter</w:t>
      </w:r>
      <w:r w:rsidR="00F5506D" w:rsidRPr="0048525A">
        <w:t>.</w:t>
      </w:r>
    </w:p>
    <w:tbl>
      <w:tblPr>
        <w:tblW w:w="9355" w:type="dxa"/>
        <w:tblInd w:w="28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984"/>
        <w:gridCol w:w="1984"/>
        <w:gridCol w:w="1984"/>
        <w:gridCol w:w="170"/>
        <w:gridCol w:w="3233"/>
      </w:tblGrid>
      <w:tr w:rsidR="00522C8C" w14:paraId="4797AA2C" w14:textId="77777777" w:rsidTr="00DF596D">
        <w:trPr>
          <w:cantSplit/>
          <w:trHeight w:val="1134"/>
        </w:trPr>
        <w:tc>
          <w:tcPr>
            <w:tcW w:w="1984" w:type="dxa"/>
            <w:vAlign w:val="center"/>
          </w:tcPr>
          <w:p w14:paraId="7AA940C7" w14:textId="77777777" w:rsidR="00522C8C" w:rsidRDefault="00522C8C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CE60D20" wp14:editId="0131EFBB">
                  <wp:extent cx="1160733" cy="468757"/>
                  <wp:effectExtent l="0" t="0" r="0" b="1270"/>
                  <wp:docPr id="28" name="Pictur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0883" cy="4728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  <w:vAlign w:val="center"/>
          </w:tcPr>
          <w:p w14:paraId="4A2710EC" w14:textId="77777777" w:rsidR="00522C8C" w:rsidRDefault="00522C8C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3F51553" wp14:editId="32D010DC">
                  <wp:extent cx="1133856" cy="588732"/>
                  <wp:effectExtent l="0" t="0" r="0" b="0"/>
                  <wp:docPr id="29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4"/>
                          <pic:cNvPicPr/>
                        </pic:nvPicPr>
                        <pic:blipFill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8880" cy="5965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  <w:vAlign w:val="center"/>
          </w:tcPr>
          <w:p w14:paraId="57C106AC" w14:textId="77777777" w:rsidR="00522C8C" w:rsidRDefault="00522C8C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C015A1E" wp14:editId="74B733D7">
                  <wp:extent cx="1235549" cy="515493"/>
                  <wp:effectExtent l="0" t="0" r="0" b="5715"/>
                  <wp:docPr id="30" name="Pictur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5"/>
                          <pic:cNvPicPr/>
                        </pic:nvPicPr>
                        <pic:blipFill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46981" cy="5202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" w:type="dxa"/>
          </w:tcPr>
          <w:p w14:paraId="2329E5A1" w14:textId="77777777" w:rsidR="00522C8C" w:rsidRPr="00117BF5" w:rsidRDefault="00522C8C" w:rsidP="00405B44">
            <w:pPr>
              <w:pStyle w:val="activity-numbered--table"/>
            </w:pPr>
          </w:p>
        </w:tc>
        <w:tc>
          <w:tcPr>
            <w:tcW w:w="3233" w:type="dxa"/>
            <w:vMerge w:val="restart"/>
            <w:tcMar>
              <w:left w:w="113" w:type="dxa"/>
            </w:tcMar>
          </w:tcPr>
          <w:p w14:paraId="2ABC6D7F" w14:textId="2D54FDD2" w:rsidR="00522C8C" w:rsidRPr="0048525A" w:rsidRDefault="00522C8C" w:rsidP="00522C8C">
            <w:pPr>
              <w:tabs>
                <w:tab w:val="left" w:pos="284"/>
                <w:tab w:val="left" w:pos="567"/>
                <w:tab w:val="left" w:pos="851"/>
                <w:tab w:val="left" w:pos="992"/>
                <w:tab w:val="left" w:pos="1276"/>
                <w:tab w:val="left" w:pos="1418"/>
                <w:tab w:val="left" w:pos="3402"/>
                <w:tab w:val="left" w:pos="3686"/>
                <w:tab w:val="left" w:pos="4820"/>
                <w:tab w:val="left" w:pos="5387"/>
              </w:tabs>
              <w:adjustRightInd w:val="0"/>
              <w:snapToGrid w:val="0"/>
              <w:spacing w:after="60" w:line="340" w:lineRule="exact"/>
              <w:ind w:left="284" w:hanging="284"/>
              <w:rPr>
                <w:rFonts w:cs="Times New Roman (Body CS)"/>
                <w:bCs/>
                <w:color w:val="000000"/>
                <w:u w:val="single" w:color="000000"/>
              </w:rPr>
            </w:pPr>
            <w:r w:rsidRPr="0048525A">
              <w:rPr>
                <w:rFonts w:cs="Times New Roman (Body CS)"/>
                <w:bCs/>
                <w:color w:val="000000"/>
                <w:sz w:val="28"/>
              </w:rPr>
              <w:t>1</w:t>
            </w:r>
            <w:r>
              <w:rPr>
                <w:rFonts w:cs="Times New Roman (Body CS)"/>
                <w:bCs/>
                <w:color w:val="000000"/>
                <w:sz w:val="28"/>
              </w:rPr>
              <w:tab/>
            </w:r>
            <w:r w:rsidRPr="0048525A">
              <w:rPr>
                <w:rFonts w:cs="Times New Roman (Body CS)"/>
                <w:bCs/>
                <w:color w:val="000000"/>
                <w:u w:val="single" w:color="000000"/>
              </w:rPr>
              <w:t>        </w:t>
            </w:r>
          </w:p>
          <w:p w14:paraId="19C17848" w14:textId="248E18AF" w:rsidR="00522C8C" w:rsidRPr="0048525A" w:rsidRDefault="00522C8C" w:rsidP="00522C8C">
            <w:pPr>
              <w:tabs>
                <w:tab w:val="left" w:pos="284"/>
                <w:tab w:val="left" w:pos="567"/>
                <w:tab w:val="left" w:pos="851"/>
                <w:tab w:val="left" w:pos="992"/>
                <w:tab w:val="left" w:pos="1276"/>
                <w:tab w:val="left" w:pos="1418"/>
                <w:tab w:val="left" w:pos="3402"/>
                <w:tab w:val="left" w:pos="3686"/>
                <w:tab w:val="left" w:pos="4820"/>
                <w:tab w:val="left" w:pos="5387"/>
              </w:tabs>
              <w:adjustRightInd w:val="0"/>
              <w:snapToGrid w:val="0"/>
              <w:spacing w:after="60" w:line="340" w:lineRule="exact"/>
              <w:ind w:left="284" w:hanging="284"/>
              <w:rPr>
                <w:rFonts w:cs="Times New Roman (Body CS)"/>
                <w:bCs/>
                <w:color w:val="000000"/>
                <w:u w:val="single" w:color="000000"/>
              </w:rPr>
            </w:pPr>
            <w:r w:rsidRPr="0048525A">
              <w:rPr>
                <w:rFonts w:cs="Times New Roman (Body CS)"/>
                <w:bCs/>
                <w:color w:val="000000"/>
                <w:sz w:val="28"/>
              </w:rPr>
              <w:t>2</w:t>
            </w:r>
            <w:r>
              <w:rPr>
                <w:rFonts w:cs="Times New Roman (Body CS)"/>
                <w:bCs/>
                <w:color w:val="000000"/>
                <w:sz w:val="28"/>
              </w:rPr>
              <w:tab/>
            </w:r>
            <w:r w:rsidRPr="0048525A">
              <w:rPr>
                <w:rFonts w:cs="Times New Roman (Body CS)"/>
                <w:bCs/>
                <w:color w:val="000000"/>
                <w:u w:val="single" w:color="000000"/>
              </w:rPr>
              <w:t>        </w:t>
            </w:r>
          </w:p>
          <w:p w14:paraId="2E301F26" w14:textId="45F10FA2" w:rsidR="00522C8C" w:rsidRPr="0048525A" w:rsidRDefault="00522C8C" w:rsidP="00522C8C">
            <w:pPr>
              <w:tabs>
                <w:tab w:val="left" w:pos="284"/>
                <w:tab w:val="left" w:pos="567"/>
                <w:tab w:val="left" w:pos="851"/>
                <w:tab w:val="left" w:pos="992"/>
                <w:tab w:val="left" w:pos="1276"/>
                <w:tab w:val="left" w:pos="1418"/>
                <w:tab w:val="left" w:pos="3402"/>
                <w:tab w:val="left" w:pos="3686"/>
                <w:tab w:val="left" w:pos="4820"/>
                <w:tab w:val="left" w:pos="5387"/>
              </w:tabs>
              <w:adjustRightInd w:val="0"/>
              <w:snapToGrid w:val="0"/>
              <w:spacing w:after="60" w:line="340" w:lineRule="exact"/>
              <w:ind w:left="284" w:hanging="284"/>
              <w:rPr>
                <w:rFonts w:cs="Times New Roman (Body CS)"/>
                <w:bCs/>
                <w:color w:val="000000"/>
                <w:u w:val="single" w:color="000000"/>
              </w:rPr>
            </w:pPr>
            <w:r w:rsidRPr="0048525A">
              <w:rPr>
                <w:rFonts w:cs="Times New Roman (Body CS)"/>
                <w:bCs/>
                <w:color w:val="000000"/>
                <w:sz w:val="28"/>
              </w:rPr>
              <w:t>3</w:t>
            </w:r>
            <w:r>
              <w:rPr>
                <w:rFonts w:cs="Times New Roman (Body CS)"/>
                <w:bCs/>
                <w:color w:val="000000"/>
                <w:sz w:val="28"/>
              </w:rPr>
              <w:tab/>
            </w:r>
            <w:r w:rsidRPr="0048525A">
              <w:rPr>
                <w:rFonts w:cs="Times New Roman (Body CS)"/>
                <w:bCs/>
                <w:color w:val="000000"/>
                <w:u w:val="single" w:color="000000"/>
              </w:rPr>
              <w:t>        </w:t>
            </w:r>
          </w:p>
          <w:p w14:paraId="0727C91A" w14:textId="0B93D7CF" w:rsidR="00522C8C" w:rsidRPr="0048525A" w:rsidRDefault="00522C8C" w:rsidP="00522C8C">
            <w:pPr>
              <w:tabs>
                <w:tab w:val="left" w:pos="284"/>
                <w:tab w:val="left" w:pos="567"/>
                <w:tab w:val="left" w:pos="851"/>
                <w:tab w:val="left" w:pos="992"/>
                <w:tab w:val="left" w:pos="1276"/>
                <w:tab w:val="left" w:pos="1418"/>
                <w:tab w:val="left" w:pos="3402"/>
                <w:tab w:val="left" w:pos="3686"/>
                <w:tab w:val="left" w:pos="4820"/>
                <w:tab w:val="left" w:pos="5387"/>
              </w:tabs>
              <w:adjustRightInd w:val="0"/>
              <w:snapToGrid w:val="0"/>
              <w:spacing w:after="60" w:line="340" w:lineRule="exact"/>
              <w:ind w:left="284" w:hanging="284"/>
              <w:rPr>
                <w:rFonts w:cs="Times New Roman (Body CS)"/>
                <w:bCs/>
                <w:color w:val="000000"/>
                <w:u w:val="single" w:color="000000"/>
              </w:rPr>
            </w:pPr>
            <w:r w:rsidRPr="0048525A">
              <w:rPr>
                <w:rFonts w:cs="Times New Roman (Body CS)"/>
                <w:bCs/>
                <w:color w:val="000000"/>
                <w:sz w:val="28"/>
              </w:rPr>
              <w:t>4</w:t>
            </w:r>
            <w:r>
              <w:rPr>
                <w:rFonts w:cs="Times New Roman (Body CS)"/>
                <w:bCs/>
                <w:color w:val="000000"/>
                <w:sz w:val="28"/>
              </w:rPr>
              <w:tab/>
            </w:r>
            <w:r w:rsidRPr="0048525A">
              <w:rPr>
                <w:rFonts w:cs="Times New Roman (Body CS)"/>
                <w:bCs/>
                <w:color w:val="000000"/>
                <w:u w:val="single" w:color="000000"/>
              </w:rPr>
              <w:t>        </w:t>
            </w:r>
          </w:p>
          <w:p w14:paraId="6DE00E76" w14:textId="0772A590" w:rsidR="00522C8C" w:rsidRPr="00522C8C" w:rsidRDefault="00522C8C" w:rsidP="00522C8C">
            <w:pPr>
              <w:tabs>
                <w:tab w:val="left" w:pos="284"/>
                <w:tab w:val="left" w:pos="567"/>
                <w:tab w:val="left" w:pos="851"/>
                <w:tab w:val="left" w:pos="992"/>
                <w:tab w:val="left" w:pos="1276"/>
                <w:tab w:val="left" w:pos="1418"/>
                <w:tab w:val="left" w:pos="3402"/>
                <w:tab w:val="left" w:pos="3686"/>
                <w:tab w:val="left" w:pos="4820"/>
                <w:tab w:val="left" w:pos="5387"/>
              </w:tabs>
              <w:adjustRightInd w:val="0"/>
              <w:snapToGrid w:val="0"/>
              <w:spacing w:after="60" w:line="340" w:lineRule="exact"/>
              <w:ind w:left="284" w:hanging="284"/>
              <w:rPr>
                <w:rFonts w:cs="Times New Roman (Body CS)"/>
                <w:bCs/>
                <w:color w:val="000000"/>
                <w:u w:val="single" w:color="000000"/>
              </w:rPr>
            </w:pPr>
            <w:r w:rsidRPr="0048525A">
              <w:rPr>
                <w:rFonts w:cs="Times New Roman (Body CS)"/>
                <w:bCs/>
                <w:color w:val="000000"/>
                <w:sz w:val="28"/>
              </w:rPr>
              <w:t>5</w:t>
            </w:r>
            <w:r>
              <w:rPr>
                <w:rFonts w:cs="Times New Roman (Body CS)"/>
                <w:bCs/>
                <w:color w:val="000000"/>
                <w:sz w:val="28"/>
              </w:rPr>
              <w:tab/>
            </w:r>
            <w:r w:rsidRPr="0048525A">
              <w:rPr>
                <w:rFonts w:cs="Times New Roman (Body CS)"/>
                <w:bCs/>
                <w:color w:val="000000"/>
                <w:u w:val="single" w:color="000000"/>
              </w:rPr>
              <w:t>        </w:t>
            </w:r>
          </w:p>
        </w:tc>
      </w:tr>
      <w:tr w:rsidR="00522C8C" w:rsidRPr="00685431" w14:paraId="1A046F8E" w14:textId="77777777" w:rsidTr="00522C8C">
        <w:trPr>
          <w:cantSplit/>
          <w:trHeight w:val="454"/>
        </w:trPr>
        <w:tc>
          <w:tcPr>
            <w:tcW w:w="1984" w:type="dxa"/>
            <w:vAlign w:val="center"/>
          </w:tcPr>
          <w:p w14:paraId="206823A4" w14:textId="631D83AE" w:rsidR="00522C8C" w:rsidRPr="00685431" w:rsidRDefault="006C6DF7" w:rsidP="00405B44">
            <w:pPr>
              <w:pStyle w:val="activity-numbered--centered"/>
            </w:pPr>
            <w:r>
              <w:t>A</w:t>
            </w:r>
          </w:p>
        </w:tc>
        <w:tc>
          <w:tcPr>
            <w:tcW w:w="1984" w:type="dxa"/>
            <w:vAlign w:val="center"/>
          </w:tcPr>
          <w:p w14:paraId="562C1342" w14:textId="186356FA" w:rsidR="00522C8C" w:rsidRPr="00685431" w:rsidRDefault="006C6DF7" w:rsidP="00405B44">
            <w:pPr>
              <w:pStyle w:val="activity-numbered--centered"/>
            </w:pPr>
            <w:r>
              <w:t>B</w:t>
            </w:r>
          </w:p>
        </w:tc>
        <w:tc>
          <w:tcPr>
            <w:tcW w:w="1984" w:type="dxa"/>
            <w:vAlign w:val="center"/>
          </w:tcPr>
          <w:p w14:paraId="73EBAC28" w14:textId="13F049F5" w:rsidR="00522C8C" w:rsidRPr="00685431" w:rsidRDefault="006C6DF7" w:rsidP="00405B44">
            <w:pPr>
              <w:pStyle w:val="activity-numbered--centered"/>
            </w:pPr>
            <w:r>
              <w:t>C</w:t>
            </w:r>
          </w:p>
        </w:tc>
        <w:tc>
          <w:tcPr>
            <w:tcW w:w="170" w:type="dxa"/>
          </w:tcPr>
          <w:p w14:paraId="33386AED" w14:textId="77777777" w:rsidR="00522C8C" w:rsidRDefault="00522C8C" w:rsidP="00405B44">
            <w:pPr>
              <w:pStyle w:val="activity-numbered--centered"/>
            </w:pPr>
          </w:p>
        </w:tc>
        <w:tc>
          <w:tcPr>
            <w:tcW w:w="3233" w:type="dxa"/>
            <w:vMerge/>
            <w:tcMar>
              <w:left w:w="113" w:type="dxa"/>
            </w:tcMar>
          </w:tcPr>
          <w:p w14:paraId="166ACB42" w14:textId="77777777" w:rsidR="00522C8C" w:rsidRDefault="00522C8C" w:rsidP="00405B44">
            <w:pPr>
              <w:pStyle w:val="activity-numbered--centered"/>
            </w:pPr>
          </w:p>
        </w:tc>
      </w:tr>
      <w:tr w:rsidR="00522C8C" w14:paraId="26E92D52" w14:textId="77777777" w:rsidTr="00DF596D">
        <w:trPr>
          <w:cantSplit/>
          <w:trHeight w:val="1304"/>
        </w:trPr>
        <w:tc>
          <w:tcPr>
            <w:tcW w:w="1984" w:type="dxa"/>
            <w:vAlign w:val="center"/>
          </w:tcPr>
          <w:p w14:paraId="3738667D" w14:textId="77777777" w:rsidR="00522C8C" w:rsidRDefault="00522C8C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50511F9" wp14:editId="1E887729">
                  <wp:extent cx="1021218" cy="720090"/>
                  <wp:effectExtent l="0" t="0" r="0" b="3810"/>
                  <wp:docPr id="21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6"/>
                          <pic:cNvPicPr/>
                        </pic:nvPicPr>
                        <pic:blipFill>
                          <a:blip r:embed="rId4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21218" cy="7200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  <w:vAlign w:val="center"/>
          </w:tcPr>
          <w:p w14:paraId="09C0A354" w14:textId="77777777" w:rsidR="00522C8C" w:rsidRDefault="00522C8C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A1AE70A" wp14:editId="1F453CC1">
                  <wp:extent cx="1066800" cy="718038"/>
                  <wp:effectExtent l="0" t="0" r="0" b="6350"/>
                  <wp:docPr id="32" name="Pictur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7"/>
                          <pic:cNvPicPr/>
                        </pic:nvPicPr>
                        <pic:blipFill>
                          <a:blip r:embed="rId4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6800" cy="7180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  <w:vAlign w:val="center"/>
          </w:tcPr>
          <w:p w14:paraId="3E467FCB" w14:textId="3E387601" w:rsidR="00522C8C" w:rsidRDefault="00522C8C" w:rsidP="00405B44">
            <w:pPr>
              <w:jc w:val="center"/>
            </w:pPr>
          </w:p>
        </w:tc>
        <w:tc>
          <w:tcPr>
            <w:tcW w:w="170" w:type="dxa"/>
          </w:tcPr>
          <w:p w14:paraId="31A16404" w14:textId="77777777" w:rsidR="00522C8C" w:rsidRDefault="00522C8C" w:rsidP="00405B44">
            <w:pPr>
              <w:rPr>
                <w:noProof/>
              </w:rPr>
            </w:pPr>
          </w:p>
        </w:tc>
        <w:tc>
          <w:tcPr>
            <w:tcW w:w="3233" w:type="dxa"/>
            <w:vMerge/>
            <w:tcMar>
              <w:left w:w="113" w:type="dxa"/>
            </w:tcMar>
          </w:tcPr>
          <w:p w14:paraId="1786BC0E" w14:textId="77777777" w:rsidR="00522C8C" w:rsidRDefault="00522C8C" w:rsidP="00405B44">
            <w:pPr>
              <w:rPr>
                <w:noProof/>
              </w:rPr>
            </w:pPr>
          </w:p>
        </w:tc>
      </w:tr>
      <w:tr w:rsidR="00522C8C" w14:paraId="7B15C2FB" w14:textId="77777777" w:rsidTr="00522C8C">
        <w:trPr>
          <w:cantSplit/>
          <w:trHeight w:val="454"/>
        </w:trPr>
        <w:tc>
          <w:tcPr>
            <w:tcW w:w="1984" w:type="dxa"/>
            <w:vAlign w:val="center"/>
          </w:tcPr>
          <w:p w14:paraId="5A7C5A29" w14:textId="5953F136" w:rsidR="00522C8C" w:rsidRDefault="006C6DF7" w:rsidP="00405B44">
            <w:pPr>
              <w:pStyle w:val="activity-numbered--centered"/>
            </w:pPr>
            <w:r>
              <w:t>D</w:t>
            </w:r>
          </w:p>
        </w:tc>
        <w:tc>
          <w:tcPr>
            <w:tcW w:w="1984" w:type="dxa"/>
            <w:vAlign w:val="center"/>
          </w:tcPr>
          <w:p w14:paraId="6F9BB9A6" w14:textId="7BF2B688" w:rsidR="00522C8C" w:rsidRDefault="006C6DF7" w:rsidP="00405B44">
            <w:pPr>
              <w:pStyle w:val="activity-numbered--centered"/>
            </w:pPr>
            <w:r>
              <w:t>E</w:t>
            </w:r>
          </w:p>
        </w:tc>
        <w:tc>
          <w:tcPr>
            <w:tcW w:w="1984" w:type="dxa"/>
            <w:vAlign w:val="center"/>
          </w:tcPr>
          <w:p w14:paraId="442DFE94" w14:textId="1713DF8E" w:rsidR="00522C8C" w:rsidRDefault="00522C8C" w:rsidP="00405B44">
            <w:pPr>
              <w:pStyle w:val="activity-numbered--centered"/>
            </w:pPr>
          </w:p>
        </w:tc>
        <w:tc>
          <w:tcPr>
            <w:tcW w:w="170" w:type="dxa"/>
          </w:tcPr>
          <w:p w14:paraId="338C558C" w14:textId="77777777" w:rsidR="00522C8C" w:rsidRDefault="00522C8C" w:rsidP="00405B44">
            <w:pPr>
              <w:pStyle w:val="activity-numbered--centered"/>
            </w:pPr>
          </w:p>
        </w:tc>
        <w:tc>
          <w:tcPr>
            <w:tcW w:w="3233" w:type="dxa"/>
            <w:vMerge/>
            <w:tcMar>
              <w:left w:w="113" w:type="dxa"/>
            </w:tcMar>
          </w:tcPr>
          <w:p w14:paraId="29BAB746" w14:textId="77777777" w:rsidR="00522C8C" w:rsidRDefault="00522C8C" w:rsidP="00405B44">
            <w:pPr>
              <w:pStyle w:val="activity-numbered--centered"/>
            </w:pPr>
          </w:p>
        </w:tc>
      </w:tr>
    </w:tbl>
    <w:p w14:paraId="12117366" w14:textId="3323FD41" w:rsidR="00FD0FA2" w:rsidRPr="00683C0B" w:rsidRDefault="00FD0FA2" w:rsidP="00DF596D">
      <w:pPr>
        <w:pStyle w:val="marks"/>
        <w:spacing w:before="0"/>
        <w:rPr>
          <w:rStyle w:val="marks-frame"/>
        </w:rPr>
      </w:pPr>
      <w:r w:rsidRPr="002D2043">
        <w:rPr>
          <w:rStyle w:val="marks-frame"/>
        </w:rPr>
        <w:t xml:space="preserve">     / </w:t>
      </w:r>
      <w:r w:rsidR="006C6DF7">
        <w:rPr>
          <w:rStyle w:val="marks-frame"/>
        </w:rPr>
        <w:t>5</w:t>
      </w:r>
      <w:r w:rsidRPr="002D2043">
        <w:rPr>
          <w:rStyle w:val="marks-frame"/>
        </w:rPr>
        <w:t> </w:t>
      </w:r>
    </w:p>
    <w:p w14:paraId="5BE7EDE1" w14:textId="77777777" w:rsidR="00170375" w:rsidRPr="002D2043" w:rsidRDefault="00170375" w:rsidP="00170375">
      <w:pPr>
        <w:pStyle w:val="head-b"/>
        <w:spacing w:after="12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6B9DA76E" wp14:editId="1A2D06DF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27" name="Rounded Rectangl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1A136AA" w14:textId="77777777" w:rsidR="00170375" w:rsidRPr="00E63C15" w:rsidRDefault="00170375" w:rsidP="00170375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Speaking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6B9DA76E" id="Rounded Rectangle 27" o:spid="_x0000_s1031" style="position:absolute;margin-left:0;margin-top:-.05pt;width:117.35pt;height:21.6pt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" fillcolor="#7f7f7f [1612]" stroked="f" strokeweight="1pt">
                <v:stroke joinstyle="miter"/>
                <v:textbox inset="0,0,0,0">
                  <w:txbxContent>
                    <w:p w14:paraId="21A136AA" w14:textId="77777777" w:rsidR="00170375" w:rsidRPr="00E63C15" w:rsidRDefault="00170375" w:rsidP="00170375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Speaking</w:t>
                      </w:r>
                    </w:p>
                  </w:txbxContent>
                </v:textbox>
              </v:roundrect>
            </w:pict>
          </mc:Fallback>
        </mc:AlternateContent>
      </w:r>
    </w:p>
    <w:p w14:paraId="01202392" w14:textId="568A5D8A" w:rsidR="00FD0FA2" w:rsidRDefault="00FD0FA2" w:rsidP="00FD0FA2">
      <w:pPr>
        <w:pStyle w:val="instruction"/>
      </w:pPr>
      <w:r>
        <w:t>8</w:t>
      </w:r>
      <w:r>
        <w:tab/>
      </w:r>
      <w:r w:rsidR="000906B8">
        <w:t>Look, read and answer.</w:t>
      </w:r>
    </w:p>
    <w:p w14:paraId="6901D187" w14:textId="153357A5" w:rsidR="000906B8" w:rsidRPr="0047404D" w:rsidRDefault="00A70F82" w:rsidP="000906B8">
      <w:pPr>
        <w:pStyle w:val="activity-numbered"/>
        <w:rPr>
          <w:rStyle w:val="wol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486D03CD" wp14:editId="1617351C">
                <wp:simplePos x="0" y="0"/>
                <wp:positionH relativeFrom="column">
                  <wp:posOffset>2251710</wp:posOffset>
                </wp:positionH>
                <wp:positionV relativeFrom="paragraph">
                  <wp:posOffset>67564</wp:posOffset>
                </wp:positionV>
                <wp:extent cx="3889294" cy="2505456"/>
                <wp:effectExtent l="0" t="0" r="0" b="0"/>
                <wp:wrapNone/>
                <wp:docPr id="34" name="Text Box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89294" cy="250545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D4978F2" w14:textId="5176DC34" w:rsidR="000906B8" w:rsidRDefault="000906B8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7EAA809" wp14:editId="27B79069">
                                  <wp:extent cx="3846642" cy="2441448"/>
                                  <wp:effectExtent l="0" t="0" r="1905" b="0"/>
                                  <wp:docPr id="36" name="Picture 3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6" name="WC2SEOT1zh.jpg"/>
                                          <pic:cNvPicPr/>
                                        </pic:nvPicPr>
                                        <pic:blipFill>
                                          <a:blip r:embed="rId4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868496" cy="2455319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86D03CD" id="_x0000_t202" coordsize="21600,21600" o:spt="202" path="m,l,21600r21600,l21600,xe">
                <v:stroke joinstyle="miter"/>
                <v:path gradientshapeok="t" o:connecttype="rect"/>
              </v:shapetype>
              <v:shape id="Text Box 34" o:spid="_x0000_s1032" type="#_x0000_t202" style="position:absolute;left:0;text-align:left;margin-left:177.3pt;margin-top:5.3pt;width:306.25pt;height:197.3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" fillcolor="white [3201]" stroked="f" strokeweight=".5pt">
                <v:textbox inset="0,0,0,0">
                  <w:txbxContent>
                    <w:p w14:paraId="2D4978F2" w14:textId="5176DC34" w:rsidR="000906B8" w:rsidRDefault="000906B8">
                      <w:r>
                        <w:rPr>
                          <w:noProof/>
                        </w:rPr>
                        <w:drawing>
                          <wp:inline distT="0" distB="0" distL="0" distR="0" wp14:anchorId="57EAA809" wp14:editId="27B79069">
                            <wp:extent cx="3846642" cy="2441448"/>
                            <wp:effectExtent l="0" t="0" r="1905" b="0"/>
                            <wp:docPr id="36" name="Picture 3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6" name="WC2SEOT1zh.jpg"/>
                                    <pic:cNvPicPr/>
                                  </pic:nvPicPr>
                                  <pic:blipFill>
                                    <a:blip r:embed="rId4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868496" cy="2455319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0906B8">
        <w:t>1</w:t>
      </w:r>
      <w:r w:rsidR="000906B8">
        <w:tab/>
        <w:t>Has Leo got a poster</w:t>
      </w:r>
      <w:r w:rsidR="000906B8" w:rsidRPr="00DB4C83">
        <w:t xml:space="preserve">? </w:t>
      </w:r>
    </w:p>
    <w:p w14:paraId="05D01777" w14:textId="77777777" w:rsidR="000906B8" w:rsidRDefault="000906B8" w:rsidP="000906B8">
      <w:pPr>
        <w:pStyle w:val="activity-numbered"/>
        <w:rPr>
          <w:rStyle w:val="wol"/>
        </w:rPr>
      </w:pPr>
      <w:r>
        <w:t>2</w:t>
      </w:r>
      <w:r>
        <w:tab/>
        <w:t>What’s in the poster?</w:t>
      </w:r>
    </w:p>
    <w:p w14:paraId="1B20E788" w14:textId="77777777" w:rsidR="000906B8" w:rsidRPr="00DB4C83" w:rsidRDefault="000906B8" w:rsidP="000906B8">
      <w:pPr>
        <w:pStyle w:val="activity-numbered"/>
      </w:pPr>
      <w:r>
        <w:t>3</w:t>
      </w:r>
      <w:r>
        <w:tab/>
        <w:t>What do they eat</w:t>
      </w:r>
      <w:r w:rsidRPr="00DB4C83">
        <w:t xml:space="preserve">? </w:t>
      </w:r>
    </w:p>
    <w:p w14:paraId="585F01D4" w14:textId="77777777" w:rsidR="000906B8" w:rsidRDefault="000906B8" w:rsidP="000906B8">
      <w:pPr>
        <w:pStyle w:val="activity-numbered"/>
        <w:rPr>
          <w:rStyle w:val="wol"/>
        </w:rPr>
      </w:pPr>
      <w:r>
        <w:t>4</w:t>
      </w:r>
      <w:r>
        <w:tab/>
        <w:t>Has Leo got a bracelet</w:t>
      </w:r>
      <w:r w:rsidRPr="00DB4C83">
        <w:t xml:space="preserve">? </w:t>
      </w:r>
    </w:p>
    <w:p w14:paraId="4FD60F69" w14:textId="77777777" w:rsidR="000906B8" w:rsidRDefault="000906B8" w:rsidP="000906B8">
      <w:pPr>
        <w:pStyle w:val="activity-numbered"/>
      </w:pPr>
      <w:r>
        <w:t>5</w:t>
      </w:r>
      <w:r>
        <w:tab/>
        <w:t>Do you like it</w:t>
      </w:r>
      <w:r w:rsidRPr="00DB4C83">
        <w:t xml:space="preserve">? </w:t>
      </w:r>
    </w:p>
    <w:p w14:paraId="46425DA7" w14:textId="77777777" w:rsidR="000906B8" w:rsidRPr="000906B8" w:rsidRDefault="000906B8" w:rsidP="000906B8">
      <w:pPr>
        <w:pStyle w:val="activity-numbered"/>
        <w:rPr>
          <w:rStyle w:val="marks-frame"/>
          <w:rFonts w:asciiTheme="minorHAnsi" w:hAnsiTheme="minorHAnsi"/>
          <w:b w:val="0"/>
          <w:sz w:val="28"/>
          <w:bdr w:val="none" w:sz="0" w:space="0" w:color="auto"/>
        </w:rPr>
      </w:pPr>
    </w:p>
    <w:p w14:paraId="25A9D216" w14:textId="77777777" w:rsidR="000906B8" w:rsidRPr="000906B8" w:rsidRDefault="000906B8" w:rsidP="000906B8">
      <w:pPr>
        <w:pStyle w:val="activity-numbered"/>
        <w:rPr>
          <w:rStyle w:val="marks-frame"/>
          <w:rFonts w:asciiTheme="minorHAnsi" w:hAnsiTheme="minorHAnsi"/>
          <w:b w:val="0"/>
          <w:sz w:val="28"/>
          <w:bdr w:val="none" w:sz="0" w:space="0" w:color="auto"/>
        </w:rPr>
      </w:pPr>
    </w:p>
    <w:p w14:paraId="73642D04" w14:textId="77777777" w:rsidR="000906B8" w:rsidRPr="000906B8" w:rsidRDefault="000906B8" w:rsidP="000906B8">
      <w:pPr>
        <w:pStyle w:val="activity-numbered"/>
        <w:rPr>
          <w:rStyle w:val="marks-frame"/>
          <w:rFonts w:asciiTheme="minorHAnsi" w:hAnsiTheme="minorHAnsi"/>
          <w:b w:val="0"/>
          <w:sz w:val="28"/>
          <w:bdr w:val="none" w:sz="0" w:space="0" w:color="auto"/>
        </w:rPr>
      </w:pPr>
    </w:p>
    <w:p w14:paraId="15FD6529" w14:textId="0E346C53" w:rsidR="000906B8" w:rsidRDefault="000906B8" w:rsidP="000906B8">
      <w:pPr>
        <w:pStyle w:val="activity-numbered"/>
        <w:rPr>
          <w:rStyle w:val="marks-frame"/>
          <w:rFonts w:asciiTheme="minorHAnsi" w:hAnsiTheme="minorHAnsi"/>
          <w:b w:val="0"/>
          <w:sz w:val="28"/>
          <w:bdr w:val="none" w:sz="0" w:space="0" w:color="auto"/>
        </w:rPr>
      </w:pPr>
    </w:p>
    <w:p w14:paraId="0C2C670D" w14:textId="77777777" w:rsidR="00A70F82" w:rsidRDefault="00A70F82" w:rsidP="000906B8">
      <w:pPr>
        <w:pStyle w:val="activity-numbered"/>
        <w:rPr>
          <w:rStyle w:val="marks-frame"/>
          <w:rFonts w:asciiTheme="minorHAnsi" w:hAnsiTheme="minorHAnsi"/>
          <w:b w:val="0"/>
          <w:sz w:val="28"/>
          <w:bdr w:val="none" w:sz="0" w:space="0" w:color="auto"/>
        </w:rPr>
      </w:pPr>
    </w:p>
    <w:p w14:paraId="2156E50E" w14:textId="77777777" w:rsidR="000906B8" w:rsidRPr="000906B8" w:rsidRDefault="000906B8" w:rsidP="000906B8">
      <w:pPr>
        <w:pStyle w:val="activity-numbered"/>
        <w:rPr>
          <w:rStyle w:val="marks-frame"/>
          <w:rFonts w:asciiTheme="minorHAnsi" w:hAnsiTheme="minorHAnsi"/>
          <w:b w:val="0"/>
          <w:sz w:val="28"/>
          <w:bdr w:val="none" w:sz="0" w:space="0" w:color="auto"/>
        </w:rPr>
      </w:pPr>
    </w:p>
    <w:p w14:paraId="70776872" w14:textId="77777777" w:rsidR="000906B8" w:rsidRPr="000906B8" w:rsidRDefault="000906B8" w:rsidP="00A70F82">
      <w:pPr>
        <w:pStyle w:val="activity-numbered"/>
        <w:spacing w:after="280"/>
        <w:rPr>
          <w:rStyle w:val="marks-frame"/>
          <w:rFonts w:asciiTheme="minorHAnsi" w:hAnsiTheme="minorHAnsi"/>
          <w:b w:val="0"/>
          <w:sz w:val="28"/>
          <w:bdr w:val="none" w:sz="0" w:space="0" w:color="auto"/>
        </w:rPr>
      </w:pPr>
    </w:p>
    <w:p w14:paraId="53459C6C" w14:textId="44808516" w:rsidR="00FD0FA2" w:rsidRPr="00683C0B" w:rsidRDefault="00FD0FA2" w:rsidP="000906B8">
      <w:pPr>
        <w:pStyle w:val="marks"/>
        <w:spacing w:before="0" w:after="240"/>
        <w:rPr>
          <w:rStyle w:val="marks-frame"/>
        </w:rPr>
      </w:pPr>
      <w:r w:rsidRPr="002D2043">
        <w:rPr>
          <w:rStyle w:val="marks-frame"/>
        </w:rPr>
        <w:t xml:space="preserve">     / </w:t>
      </w:r>
      <w:r w:rsidR="006C6DF7">
        <w:rPr>
          <w:rStyle w:val="marks-frame"/>
        </w:rPr>
        <w:t>5</w:t>
      </w:r>
      <w:r w:rsidRPr="002D2043">
        <w:rPr>
          <w:rStyle w:val="marks-frame"/>
        </w:rPr>
        <w:t> </w:t>
      </w:r>
    </w:p>
    <w:p w14:paraId="308EC855" w14:textId="77777777" w:rsidR="00FD0FA2" w:rsidRPr="000F6548" w:rsidRDefault="00FD0FA2" w:rsidP="00FD0FA2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2E99105A" wp14:editId="41150D35">
                <wp:simplePos x="0" y="0"/>
                <wp:positionH relativeFrom="column">
                  <wp:posOffset>5090160</wp:posOffset>
                </wp:positionH>
                <wp:positionV relativeFrom="paragraph">
                  <wp:posOffset>808990</wp:posOffset>
                </wp:positionV>
                <wp:extent cx="458213" cy="342900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8213" cy="342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92CBE66" w14:textId="3B26009D" w:rsidR="00FD0FA2" w:rsidRDefault="00FD0FA2" w:rsidP="00FD0FA2">
                            <w:pPr>
                              <w:jc w:val="center"/>
                            </w:pPr>
                            <w:r>
                              <w:t>4</w:t>
                            </w:r>
                            <w:r w:rsidR="006C6DF7">
                              <w:t>0</w:t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49128F9" wp14:editId="4FDD8ABC">
                                  <wp:extent cx="268605" cy="201295"/>
                                  <wp:effectExtent l="0" t="0" r="0" b="0"/>
                                  <wp:docPr id="10" name="Picture 1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50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68605" cy="20129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7200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E99105A" id="Text Box 6" o:spid="_x0000_s1033" type="#_x0000_t202" style="position:absolute;left:0;text-align:left;margin-left:400.8pt;margin-top:63.7pt;width:36.1pt;height:27pt;z-index:2516971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" filled="f" stroked="f" strokeweight=".5pt">
                <v:textbox inset=",2mm">
                  <w:txbxContent>
                    <w:p w14:paraId="392CBE66" w14:textId="3B26009D" w:rsidR="00FD0FA2" w:rsidRDefault="00FD0FA2" w:rsidP="00FD0FA2">
                      <w:pPr>
                        <w:jc w:val="center"/>
                      </w:pPr>
                      <w:r>
                        <w:t>4</w:t>
                      </w:r>
                      <w:r w:rsidR="006C6DF7">
                        <w:t>0</w:t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049128F9" wp14:editId="4FDD8ABC">
                            <wp:extent cx="268605" cy="201295"/>
                            <wp:effectExtent l="0" t="0" r="0" b="0"/>
                            <wp:docPr id="10" name="Picture 1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51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68605" cy="20129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5FA89327" wp14:editId="61222465">
            <wp:extent cx="5400000" cy="1689882"/>
            <wp:effectExtent l="0" t="0" r="0" b="0"/>
            <wp:docPr id="102631429" name="Picture 102631429" descr="Graphical user interface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31429" name="Picture 102631429" descr="Graphical user interface, application&#10;&#10;Description automatically generated"/>
                    <pic:cNvPicPr/>
                  </pic:nvPicPr>
                  <pic:blipFill>
                    <a:blip r:embed="rId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16898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D0FA2" w:rsidRPr="000F6548" w:rsidSect="00224951">
      <w:headerReference w:type="default" r:id="rId53"/>
      <w:footerReference w:type="default" r:id="rId54"/>
      <w:pgSz w:w="11900" w:h="16840"/>
      <w:pgMar w:top="1418" w:right="1134" w:bottom="987" w:left="1134" w:header="244" w:footer="59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8F84D36" w14:textId="77777777" w:rsidR="00A47BF2" w:rsidRDefault="00A47BF2" w:rsidP="00B7780C">
      <w:r>
        <w:separator/>
      </w:r>
    </w:p>
  </w:endnote>
  <w:endnote w:type="continuationSeparator" w:id="0">
    <w:p w14:paraId="6B00022E" w14:textId="77777777" w:rsidR="00A47BF2" w:rsidRDefault="00A47BF2" w:rsidP="00B7780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altName w:val="Arial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(Body CS)">
    <w:altName w:val="Arial"/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Source Sans Pro">
    <w:altName w:val="Arial"/>
    <w:panose1 w:val="020B0503030403020204"/>
    <w:charset w:val="00"/>
    <w:family w:val="swiss"/>
    <w:pitch w:val="variable"/>
    <w:sig w:usb0="20000007" w:usb1="00000001" w:usb2="00000000" w:usb3="00000000" w:csb0="00000193" w:csb1="00000000"/>
  </w:font>
  <w:font w:name="Bradley Hand ITC">
    <w:altName w:val="Calibri"/>
    <w:panose1 w:val="020B0604020202020204"/>
    <w:charset w:val="00"/>
    <w:family w:val="script"/>
    <w:pitch w:val="variable"/>
    <w:sig w:usb0="00000003" w:usb1="00000000" w:usb2="00000000" w:usb3="00000000" w:csb0="00000001" w:csb1="00000000"/>
  </w:font>
  <w:font w:name="Abadi">
    <w:altName w:val="Calibri"/>
    <w:panose1 w:val="020B0502020104020204"/>
    <w:charset w:val="00"/>
    <w:family w:val="swiss"/>
    <w:notTrueType/>
    <w:pitch w:val="variable"/>
    <w:sig w:usb0="A00000AF" w:usb1="4000204A" w:usb2="00000000" w:usb3="00000000" w:csb0="0000009B" w:csb1="00000000"/>
  </w:font>
  <w:font w:name="Abadi Extra Light">
    <w:altName w:val="Calibri"/>
    <w:panose1 w:val="020B0604020202020204"/>
    <w:charset w:val="00"/>
    <w:family w:val="swiss"/>
    <w:pitch w:val="variable"/>
    <w:sig w:usb0="8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014423B" w14:textId="77777777" w:rsidR="00800986" w:rsidRPr="002C6E3B" w:rsidRDefault="00800986" w:rsidP="002C6E3B">
    <w:pPr>
      <w:pStyle w:val="Footer"/>
    </w:pPr>
    <w:r w:rsidRPr="002C6E3B">
      <w:fldChar w:fldCharType="begin"/>
    </w:r>
    <w:r w:rsidRPr="002C6E3B">
      <w:instrText xml:space="preserve"> PAGE </w:instrText>
    </w:r>
    <w:r w:rsidRPr="002C6E3B">
      <w:fldChar w:fldCharType="separate"/>
    </w:r>
    <w:r w:rsidR="0010690D">
      <w:rPr>
        <w:noProof/>
      </w:rPr>
      <w:t>4</w:t>
    </w:r>
    <w:r w:rsidRPr="002C6E3B">
      <w:fldChar w:fldCharType="end"/>
    </w:r>
  </w:p>
  <w:p w14:paraId="143D922D" w14:textId="7091A11A" w:rsidR="00800986" w:rsidRPr="002C6E3B" w:rsidRDefault="00E56211" w:rsidP="00E56211">
    <w:pPr>
      <w:pStyle w:val="Footer"/>
      <w:tabs>
        <w:tab w:val="clear" w:pos="8505"/>
        <w:tab w:val="right" w:pos="9632"/>
      </w:tabs>
    </w:pPr>
    <w:r>
      <w:rPr>
        <w:rStyle w:val="PageNumber"/>
      </w:rPr>
      <w:t xml:space="preserve">Photocopiable </w:t>
    </w:r>
    <w:r w:rsidRPr="00977088">
      <w:rPr>
        <w:rStyle w:val="PageNumber"/>
      </w:rPr>
      <w:t>© Oxford University Press</w:t>
    </w:r>
    <w:r w:rsidRPr="00DA2675">
      <w:rPr>
        <w:rStyle w:val="PageNumber"/>
      </w:rPr>
      <w:tab/>
    </w:r>
    <w:r w:rsidR="00016F17">
      <w:rPr>
        <w:rStyle w:val="PageNumber"/>
      </w:rPr>
      <w:t>Beehive</w:t>
    </w:r>
    <w:r>
      <w:rPr>
        <w:rStyle w:val="PageNumber"/>
      </w:rPr>
      <w:t xml:space="preserve"> </w:t>
    </w:r>
    <w:r w:rsidR="00A922E5">
      <w:rPr>
        <w:rStyle w:val="PageNumber"/>
      </w:rPr>
      <w:t>2</w:t>
    </w:r>
    <w:r w:rsidRPr="00DA2675">
      <w:rPr>
        <w:rStyle w:val="PageNumber"/>
      </w:rPr>
      <w:t xml:space="preserve"> • </w:t>
    </w:r>
    <w:r w:rsidR="00016F17">
      <w:rPr>
        <w:rStyle w:val="PageNumber"/>
      </w:rPr>
      <w:t>Progress</w:t>
    </w:r>
    <w:r>
      <w:rPr>
        <w:rStyle w:val="PageNumber"/>
      </w:rPr>
      <w:t xml:space="preserve"> 1 test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8171C84" w14:textId="77777777" w:rsidR="00A47BF2" w:rsidRDefault="00A47BF2" w:rsidP="00B7780C">
      <w:r>
        <w:separator/>
      </w:r>
    </w:p>
  </w:footnote>
  <w:footnote w:type="continuationSeparator" w:id="0">
    <w:p w14:paraId="4B1BBDA9" w14:textId="77777777" w:rsidR="00A47BF2" w:rsidRDefault="00A47BF2" w:rsidP="00B7780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D914829" w14:textId="77777777" w:rsidR="001B5B02" w:rsidRPr="00224951" w:rsidRDefault="001B5B02" w:rsidP="00224951">
    <w:pPr>
      <w:tabs>
        <w:tab w:val="left" w:pos="5387"/>
      </w:tabs>
      <w:spacing w:before="240"/>
      <w:rPr>
        <w:position w:val="-24"/>
      </w:rPr>
    </w:pPr>
    <w:r>
      <w:rPr>
        <w:noProof/>
        <w:position w:val="48"/>
      </w:rPr>
      <w:drawing>
        <wp:anchor distT="0" distB="0" distL="114300" distR="114300" simplePos="0" relativeHeight="251659264" behindDoc="0" locked="0" layoutInCell="1" allowOverlap="1" wp14:anchorId="35EB35BA" wp14:editId="0C351D7C">
          <wp:simplePos x="0" y="0"/>
          <wp:positionH relativeFrom="column">
            <wp:posOffset>101890</wp:posOffset>
          </wp:positionH>
          <wp:positionV relativeFrom="page">
            <wp:posOffset>73152</wp:posOffset>
          </wp:positionV>
          <wp:extent cx="1066798" cy="711199"/>
          <wp:effectExtent l="0" t="0" r="635" b="635"/>
          <wp:wrapNone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 descr="Text&#10;&#10;Description automatically generated with medium confidenc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6798" cy="71119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CF4B59">
      <w:rPr>
        <w:position w:val="48"/>
      </w:rPr>
      <w:tab/>
    </w:r>
    <w:r w:rsidRPr="00224951">
      <w:rPr>
        <w:position w:val="-24"/>
      </w:rPr>
      <w:t xml:space="preserve">Name: </w:t>
    </w:r>
    <w:r w:rsidRPr="00224951">
      <w:rPr>
        <w:position w:val="-24"/>
        <w:u w:val="single"/>
      </w:rPr>
      <w:t>                                                                 </w:t>
    </w:r>
  </w:p>
  <w:p w14:paraId="298A339F" w14:textId="77777777" w:rsidR="001B5B02" w:rsidRPr="002C6E3B" w:rsidRDefault="001B5B02" w:rsidP="001B5B02"/>
  <w:p w14:paraId="658B24E0" w14:textId="77777777" w:rsidR="000342C6" w:rsidRPr="002C6E3B" w:rsidRDefault="000342C6" w:rsidP="002C6E3B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9A288B6C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3148024C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5AC0115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C62401FC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DE6C9324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4D16BA78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2ACE885E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DF904B50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7A14CF4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8DFC683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4A4F78F9"/>
    <w:multiLevelType w:val="hybridMultilevel"/>
    <w:tmpl w:val="F58C7E86"/>
    <w:lvl w:ilvl="0" w:tplc="701C6244">
      <w:start w:val="1"/>
      <w:numFmt w:val="bullet"/>
      <w:pStyle w:val="advert-generic--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C813AB4"/>
    <w:multiLevelType w:val="hybridMultilevel"/>
    <w:tmpl w:val="B986C7C0"/>
    <w:lvl w:ilvl="0" w:tplc="B8145602">
      <w:start w:val="1"/>
      <w:numFmt w:val="bullet"/>
      <w:pStyle w:val="activity-bulleted"/>
      <w:lvlText w:val=""/>
      <w:lvlJc w:val="left"/>
      <w:pPr>
        <w:ind w:left="644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cs="Wingdings" w:hint="default"/>
      </w:rPr>
    </w:lvl>
  </w:abstractNum>
  <w:num w:numId="1">
    <w:abstractNumId w:val="11"/>
  </w:num>
  <w:num w:numId="2">
    <w:abstractNumId w:val="10"/>
  </w:num>
  <w:num w:numId="3">
    <w:abstractNumId w:val="0"/>
  </w:num>
  <w:num w:numId="4">
    <w:abstractNumId w:val="1"/>
  </w:num>
  <w:num w:numId="5">
    <w:abstractNumId w:val="2"/>
  </w:num>
  <w:num w:numId="6">
    <w:abstractNumId w:val="3"/>
  </w:num>
  <w:num w:numId="7">
    <w:abstractNumId w:val="8"/>
  </w:num>
  <w:num w:numId="8">
    <w:abstractNumId w:val="4"/>
  </w:num>
  <w:num w:numId="9">
    <w:abstractNumId w:val="5"/>
  </w:num>
  <w:num w:numId="10">
    <w:abstractNumId w:val="6"/>
  </w:num>
  <w:num w:numId="11">
    <w:abstractNumId w:val="7"/>
  </w:num>
  <w:num w:numId="12">
    <w:abstractNumId w:val="9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val="fullPage" w:percent="139"/>
  <w:proofState w:spelling="clean"/>
  <w:attachedTemplate r:id="rId1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ocumentProtection w:formatting="1" w:enforcement="0"/>
  <w:defaultTabStop w:val="284"/>
  <w:drawingGridHorizontalSpacing w:val="284"/>
  <w:drawingGridVerticalSpacing w:val="284"/>
  <w:doNotUseMarginsForDrawingGridOrigin/>
  <w:drawingGridHorizontalOrigin w:val="1134"/>
  <w:drawingGridVerticalOrigin w:val="1134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B71DD"/>
    <w:rsid w:val="00000FC1"/>
    <w:rsid w:val="000064B1"/>
    <w:rsid w:val="0000718C"/>
    <w:rsid w:val="0000769B"/>
    <w:rsid w:val="00007ADB"/>
    <w:rsid w:val="00010574"/>
    <w:rsid w:val="00010F6D"/>
    <w:rsid w:val="000115E0"/>
    <w:rsid w:val="00013650"/>
    <w:rsid w:val="0001375E"/>
    <w:rsid w:val="00015C6F"/>
    <w:rsid w:val="000163F4"/>
    <w:rsid w:val="00016559"/>
    <w:rsid w:val="00016F17"/>
    <w:rsid w:val="0002272A"/>
    <w:rsid w:val="00025598"/>
    <w:rsid w:val="00026399"/>
    <w:rsid w:val="00026E83"/>
    <w:rsid w:val="00030019"/>
    <w:rsid w:val="00030C1E"/>
    <w:rsid w:val="000313AB"/>
    <w:rsid w:val="00033974"/>
    <w:rsid w:val="00033C99"/>
    <w:rsid w:val="000342C6"/>
    <w:rsid w:val="00034949"/>
    <w:rsid w:val="00035E65"/>
    <w:rsid w:val="00036271"/>
    <w:rsid w:val="0003773C"/>
    <w:rsid w:val="000425B1"/>
    <w:rsid w:val="00042842"/>
    <w:rsid w:val="000432EC"/>
    <w:rsid w:val="00052196"/>
    <w:rsid w:val="0005545F"/>
    <w:rsid w:val="00056F6D"/>
    <w:rsid w:val="00057839"/>
    <w:rsid w:val="00062DDF"/>
    <w:rsid w:val="00063C97"/>
    <w:rsid w:val="0006545C"/>
    <w:rsid w:val="00067831"/>
    <w:rsid w:val="00073EA3"/>
    <w:rsid w:val="00074250"/>
    <w:rsid w:val="000745F2"/>
    <w:rsid w:val="00074D5E"/>
    <w:rsid w:val="00075CD7"/>
    <w:rsid w:val="00076194"/>
    <w:rsid w:val="0007790C"/>
    <w:rsid w:val="00080442"/>
    <w:rsid w:val="0008087B"/>
    <w:rsid w:val="00080A78"/>
    <w:rsid w:val="0008266E"/>
    <w:rsid w:val="00083976"/>
    <w:rsid w:val="00083A02"/>
    <w:rsid w:val="00083AF8"/>
    <w:rsid w:val="00084F57"/>
    <w:rsid w:val="00086513"/>
    <w:rsid w:val="00086F1C"/>
    <w:rsid w:val="000906B8"/>
    <w:rsid w:val="00091192"/>
    <w:rsid w:val="0009148E"/>
    <w:rsid w:val="000917A3"/>
    <w:rsid w:val="00091A69"/>
    <w:rsid w:val="00092A83"/>
    <w:rsid w:val="00092E0B"/>
    <w:rsid w:val="00093D5F"/>
    <w:rsid w:val="000975C6"/>
    <w:rsid w:val="000A1674"/>
    <w:rsid w:val="000A2455"/>
    <w:rsid w:val="000A4427"/>
    <w:rsid w:val="000A5ED6"/>
    <w:rsid w:val="000A78C9"/>
    <w:rsid w:val="000B04C0"/>
    <w:rsid w:val="000B11EA"/>
    <w:rsid w:val="000B38C8"/>
    <w:rsid w:val="000B6808"/>
    <w:rsid w:val="000B79AF"/>
    <w:rsid w:val="000C0648"/>
    <w:rsid w:val="000C0819"/>
    <w:rsid w:val="000C27C5"/>
    <w:rsid w:val="000C4113"/>
    <w:rsid w:val="000C46AD"/>
    <w:rsid w:val="000C58DF"/>
    <w:rsid w:val="000C68A2"/>
    <w:rsid w:val="000C703B"/>
    <w:rsid w:val="000D17BD"/>
    <w:rsid w:val="000D2FAD"/>
    <w:rsid w:val="000D5F16"/>
    <w:rsid w:val="000D61D6"/>
    <w:rsid w:val="000D7466"/>
    <w:rsid w:val="000D759C"/>
    <w:rsid w:val="000E19D2"/>
    <w:rsid w:val="000F0C06"/>
    <w:rsid w:val="000F101A"/>
    <w:rsid w:val="000F3301"/>
    <w:rsid w:val="000F3BB7"/>
    <w:rsid w:val="000F6548"/>
    <w:rsid w:val="00100CC9"/>
    <w:rsid w:val="00101807"/>
    <w:rsid w:val="00101B55"/>
    <w:rsid w:val="00104B92"/>
    <w:rsid w:val="0010662D"/>
    <w:rsid w:val="0010690D"/>
    <w:rsid w:val="0011251B"/>
    <w:rsid w:val="00114ED7"/>
    <w:rsid w:val="0011599B"/>
    <w:rsid w:val="00115A56"/>
    <w:rsid w:val="001168DF"/>
    <w:rsid w:val="00117BF5"/>
    <w:rsid w:val="00120F50"/>
    <w:rsid w:val="001213FC"/>
    <w:rsid w:val="00121C9C"/>
    <w:rsid w:val="001269C0"/>
    <w:rsid w:val="001273A2"/>
    <w:rsid w:val="00130A46"/>
    <w:rsid w:val="0013101C"/>
    <w:rsid w:val="001319F4"/>
    <w:rsid w:val="0013339F"/>
    <w:rsid w:val="0013346E"/>
    <w:rsid w:val="00133B42"/>
    <w:rsid w:val="00135392"/>
    <w:rsid w:val="00136294"/>
    <w:rsid w:val="0013762A"/>
    <w:rsid w:val="001412FE"/>
    <w:rsid w:val="00141B75"/>
    <w:rsid w:val="00141F22"/>
    <w:rsid w:val="00142C7A"/>
    <w:rsid w:val="00151C39"/>
    <w:rsid w:val="00152E78"/>
    <w:rsid w:val="00153538"/>
    <w:rsid w:val="00154839"/>
    <w:rsid w:val="00155AC5"/>
    <w:rsid w:val="0015727E"/>
    <w:rsid w:val="00157442"/>
    <w:rsid w:val="00157D55"/>
    <w:rsid w:val="00160AAD"/>
    <w:rsid w:val="00160FFE"/>
    <w:rsid w:val="00161BA3"/>
    <w:rsid w:val="001628E5"/>
    <w:rsid w:val="001629E3"/>
    <w:rsid w:val="00163023"/>
    <w:rsid w:val="00163ED7"/>
    <w:rsid w:val="0016425F"/>
    <w:rsid w:val="00164650"/>
    <w:rsid w:val="001669D2"/>
    <w:rsid w:val="00167601"/>
    <w:rsid w:val="00170375"/>
    <w:rsid w:val="00170E2A"/>
    <w:rsid w:val="00172F94"/>
    <w:rsid w:val="001730B8"/>
    <w:rsid w:val="001736D4"/>
    <w:rsid w:val="0017568E"/>
    <w:rsid w:val="001763A7"/>
    <w:rsid w:val="00176D33"/>
    <w:rsid w:val="0017744A"/>
    <w:rsid w:val="00180D92"/>
    <w:rsid w:val="001825FD"/>
    <w:rsid w:val="00184AEC"/>
    <w:rsid w:val="001868C3"/>
    <w:rsid w:val="00190E2A"/>
    <w:rsid w:val="00192804"/>
    <w:rsid w:val="00194765"/>
    <w:rsid w:val="00195AD7"/>
    <w:rsid w:val="001A1161"/>
    <w:rsid w:val="001A145B"/>
    <w:rsid w:val="001A37EA"/>
    <w:rsid w:val="001A43FF"/>
    <w:rsid w:val="001A4458"/>
    <w:rsid w:val="001A5888"/>
    <w:rsid w:val="001A6C5A"/>
    <w:rsid w:val="001A6DA4"/>
    <w:rsid w:val="001A6E3A"/>
    <w:rsid w:val="001A72AD"/>
    <w:rsid w:val="001A7A39"/>
    <w:rsid w:val="001A7FC3"/>
    <w:rsid w:val="001B0B7C"/>
    <w:rsid w:val="001B4283"/>
    <w:rsid w:val="001B4391"/>
    <w:rsid w:val="001B5B02"/>
    <w:rsid w:val="001B780B"/>
    <w:rsid w:val="001B7816"/>
    <w:rsid w:val="001C20D3"/>
    <w:rsid w:val="001C604E"/>
    <w:rsid w:val="001D3185"/>
    <w:rsid w:val="001D3D30"/>
    <w:rsid w:val="001D4337"/>
    <w:rsid w:val="001D4CEA"/>
    <w:rsid w:val="001D4DD8"/>
    <w:rsid w:val="001D561F"/>
    <w:rsid w:val="001D5D1F"/>
    <w:rsid w:val="001D5E7B"/>
    <w:rsid w:val="001D63D0"/>
    <w:rsid w:val="001D6964"/>
    <w:rsid w:val="001D7ABC"/>
    <w:rsid w:val="001E2CAF"/>
    <w:rsid w:val="001E41F9"/>
    <w:rsid w:val="001E512C"/>
    <w:rsid w:val="001E5C42"/>
    <w:rsid w:val="001E6DE5"/>
    <w:rsid w:val="001F1774"/>
    <w:rsid w:val="001F4B2B"/>
    <w:rsid w:val="001F6D4B"/>
    <w:rsid w:val="001F73E7"/>
    <w:rsid w:val="00200546"/>
    <w:rsid w:val="00200B80"/>
    <w:rsid w:val="00201010"/>
    <w:rsid w:val="002017C3"/>
    <w:rsid w:val="002055D9"/>
    <w:rsid w:val="002071D5"/>
    <w:rsid w:val="0021023C"/>
    <w:rsid w:val="00211864"/>
    <w:rsid w:val="00211CF3"/>
    <w:rsid w:val="002127FE"/>
    <w:rsid w:val="00212A01"/>
    <w:rsid w:val="00214FB2"/>
    <w:rsid w:val="00215FE4"/>
    <w:rsid w:val="0021648E"/>
    <w:rsid w:val="002171C9"/>
    <w:rsid w:val="00217C06"/>
    <w:rsid w:val="00224488"/>
    <w:rsid w:val="00224951"/>
    <w:rsid w:val="002252FB"/>
    <w:rsid w:val="00226333"/>
    <w:rsid w:val="00226460"/>
    <w:rsid w:val="00231BCB"/>
    <w:rsid w:val="00231FDF"/>
    <w:rsid w:val="00232F43"/>
    <w:rsid w:val="00233553"/>
    <w:rsid w:val="00235319"/>
    <w:rsid w:val="0023630C"/>
    <w:rsid w:val="00240C89"/>
    <w:rsid w:val="00240DD6"/>
    <w:rsid w:val="00243062"/>
    <w:rsid w:val="002434E1"/>
    <w:rsid w:val="0024455B"/>
    <w:rsid w:val="00246F64"/>
    <w:rsid w:val="00247D46"/>
    <w:rsid w:val="002531A7"/>
    <w:rsid w:val="00257BB8"/>
    <w:rsid w:val="002608CD"/>
    <w:rsid w:val="002610A9"/>
    <w:rsid w:val="00264C7A"/>
    <w:rsid w:val="00264CFF"/>
    <w:rsid w:val="0026533A"/>
    <w:rsid w:val="00265902"/>
    <w:rsid w:val="002661A9"/>
    <w:rsid w:val="00270A88"/>
    <w:rsid w:val="00271C23"/>
    <w:rsid w:val="00271CAC"/>
    <w:rsid w:val="0027327B"/>
    <w:rsid w:val="00273AE4"/>
    <w:rsid w:val="002743DD"/>
    <w:rsid w:val="0027494A"/>
    <w:rsid w:val="00275B3B"/>
    <w:rsid w:val="002801C8"/>
    <w:rsid w:val="00281D98"/>
    <w:rsid w:val="00283A37"/>
    <w:rsid w:val="00283BC1"/>
    <w:rsid w:val="00286457"/>
    <w:rsid w:val="00287E7F"/>
    <w:rsid w:val="00291D5B"/>
    <w:rsid w:val="00291E32"/>
    <w:rsid w:val="002928F1"/>
    <w:rsid w:val="00293D57"/>
    <w:rsid w:val="002953A8"/>
    <w:rsid w:val="00295F11"/>
    <w:rsid w:val="002A1C7D"/>
    <w:rsid w:val="002A2C75"/>
    <w:rsid w:val="002B1A33"/>
    <w:rsid w:val="002B1DD3"/>
    <w:rsid w:val="002B2F37"/>
    <w:rsid w:val="002B46CF"/>
    <w:rsid w:val="002C0308"/>
    <w:rsid w:val="002C208E"/>
    <w:rsid w:val="002C32E4"/>
    <w:rsid w:val="002C4F7C"/>
    <w:rsid w:val="002C57A7"/>
    <w:rsid w:val="002C6625"/>
    <w:rsid w:val="002C6886"/>
    <w:rsid w:val="002C6E3B"/>
    <w:rsid w:val="002D122C"/>
    <w:rsid w:val="002D179A"/>
    <w:rsid w:val="002D236F"/>
    <w:rsid w:val="002D2E6B"/>
    <w:rsid w:val="002D472D"/>
    <w:rsid w:val="002D57C7"/>
    <w:rsid w:val="002D5B6F"/>
    <w:rsid w:val="002D7B55"/>
    <w:rsid w:val="002E0242"/>
    <w:rsid w:val="002E0F63"/>
    <w:rsid w:val="002E1E75"/>
    <w:rsid w:val="002E1E85"/>
    <w:rsid w:val="002E597C"/>
    <w:rsid w:val="002F066F"/>
    <w:rsid w:val="002F081D"/>
    <w:rsid w:val="002F0C56"/>
    <w:rsid w:val="002F2105"/>
    <w:rsid w:val="002F2330"/>
    <w:rsid w:val="002F2AA2"/>
    <w:rsid w:val="002F3A7B"/>
    <w:rsid w:val="002F3FD5"/>
    <w:rsid w:val="002F4FA3"/>
    <w:rsid w:val="002F7C6F"/>
    <w:rsid w:val="002F7E0F"/>
    <w:rsid w:val="00304858"/>
    <w:rsid w:val="0030513B"/>
    <w:rsid w:val="003052A0"/>
    <w:rsid w:val="003061DD"/>
    <w:rsid w:val="003068A0"/>
    <w:rsid w:val="003125E7"/>
    <w:rsid w:val="00313DE8"/>
    <w:rsid w:val="003143F7"/>
    <w:rsid w:val="00314E00"/>
    <w:rsid w:val="0031512B"/>
    <w:rsid w:val="00315B7C"/>
    <w:rsid w:val="003168A7"/>
    <w:rsid w:val="00317A25"/>
    <w:rsid w:val="003242EA"/>
    <w:rsid w:val="003245FB"/>
    <w:rsid w:val="00325663"/>
    <w:rsid w:val="00325B00"/>
    <w:rsid w:val="003270BC"/>
    <w:rsid w:val="00327BD8"/>
    <w:rsid w:val="003310ED"/>
    <w:rsid w:val="003316A4"/>
    <w:rsid w:val="003318DF"/>
    <w:rsid w:val="00332CC4"/>
    <w:rsid w:val="003379BD"/>
    <w:rsid w:val="0034001F"/>
    <w:rsid w:val="00341023"/>
    <w:rsid w:val="00344305"/>
    <w:rsid w:val="0034484D"/>
    <w:rsid w:val="00347FCB"/>
    <w:rsid w:val="00355843"/>
    <w:rsid w:val="00355D2E"/>
    <w:rsid w:val="00355FFD"/>
    <w:rsid w:val="0036151A"/>
    <w:rsid w:val="003626E8"/>
    <w:rsid w:val="00363A1F"/>
    <w:rsid w:val="00365353"/>
    <w:rsid w:val="00365A35"/>
    <w:rsid w:val="00366B03"/>
    <w:rsid w:val="00367D7F"/>
    <w:rsid w:val="003718B1"/>
    <w:rsid w:val="003726DE"/>
    <w:rsid w:val="003729CA"/>
    <w:rsid w:val="00373ACE"/>
    <w:rsid w:val="003740B4"/>
    <w:rsid w:val="00374A11"/>
    <w:rsid w:val="00375B48"/>
    <w:rsid w:val="00376A48"/>
    <w:rsid w:val="00380386"/>
    <w:rsid w:val="003823E2"/>
    <w:rsid w:val="00384847"/>
    <w:rsid w:val="00386980"/>
    <w:rsid w:val="00387209"/>
    <w:rsid w:val="003875BE"/>
    <w:rsid w:val="00390C08"/>
    <w:rsid w:val="00391C7A"/>
    <w:rsid w:val="0039688A"/>
    <w:rsid w:val="00397A1C"/>
    <w:rsid w:val="00397A7E"/>
    <w:rsid w:val="003A4CC1"/>
    <w:rsid w:val="003A4F79"/>
    <w:rsid w:val="003A5AA5"/>
    <w:rsid w:val="003B2C55"/>
    <w:rsid w:val="003B3425"/>
    <w:rsid w:val="003B570B"/>
    <w:rsid w:val="003B5FB5"/>
    <w:rsid w:val="003B616E"/>
    <w:rsid w:val="003B6C9B"/>
    <w:rsid w:val="003C0F99"/>
    <w:rsid w:val="003C1A24"/>
    <w:rsid w:val="003C1CB9"/>
    <w:rsid w:val="003C242D"/>
    <w:rsid w:val="003C4C25"/>
    <w:rsid w:val="003C5924"/>
    <w:rsid w:val="003D0A4D"/>
    <w:rsid w:val="003D1D73"/>
    <w:rsid w:val="003D34A0"/>
    <w:rsid w:val="003D38E8"/>
    <w:rsid w:val="003D3D43"/>
    <w:rsid w:val="003E3A35"/>
    <w:rsid w:val="003E57EB"/>
    <w:rsid w:val="003F2217"/>
    <w:rsid w:val="003F746F"/>
    <w:rsid w:val="00400AAF"/>
    <w:rsid w:val="00401152"/>
    <w:rsid w:val="00402051"/>
    <w:rsid w:val="00402F14"/>
    <w:rsid w:val="00403A43"/>
    <w:rsid w:val="00405115"/>
    <w:rsid w:val="004052C5"/>
    <w:rsid w:val="00406CD6"/>
    <w:rsid w:val="00411C7B"/>
    <w:rsid w:val="00413B50"/>
    <w:rsid w:val="00413E5A"/>
    <w:rsid w:val="004144D3"/>
    <w:rsid w:val="004150B4"/>
    <w:rsid w:val="004209A2"/>
    <w:rsid w:val="00422E0E"/>
    <w:rsid w:val="00427D2B"/>
    <w:rsid w:val="00430209"/>
    <w:rsid w:val="0043217C"/>
    <w:rsid w:val="004333FD"/>
    <w:rsid w:val="004340DA"/>
    <w:rsid w:val="004363EB"/>
    <w:rsid w:val="0044081C"/>
    <w:rsid w:val="0044208B"/>
    <w:rsid w:val="00445AB5"/>
    <w:rsid w:val="0045191F"/>
    <w:rsid w:val="00453C6B"/>
    <w:rsid w:val="00453F38"/>
    <w:rsid w:val="0045788E"/>
    <w:rsid w:val="0045796A"/>
    <w:rsid w:val="004616F2"/>
    <w:rsid w:val="00461725"/>
    <w:rsid w:val="00462563"/>
    <w:rsid w:val="0046304A"/>
    <w:rsid w:val="00463CF6"/>
    <w:rsid w:val="0046538E"/>
    <w:rsid w:val="00467F0E"/>
    <w:rsid w:val="004720D4"/>
    <w:rsid w:val="00472666"/>
    <w:rsid w:val="004727DA"/>
    <w:rsid w:val="0047404D"/>
    <w:rsid w:val="00474670"/>
    <w:rsid w:val="00474CED"/>
    <w:rsid w:val="0047679A"/>
    <w:rsid w:val="00481E0B"/>
    <w:rsid w:val="00482737"/>
    <w:rsid w:val="00482ACC"/>
    <w:rsid w:val="00485154"/>
    <w:rsid w:val="00485BB1"/>
    <w:rsid w:val="0048725C"/>
    <w:rsid w:val="00487408"/>
    <w:rsid w:val="00490051"/>
    <w:rsid w:val="0049123C"/>
    <w:rsid w:val="004928B9"/>
    <w:rsid w:val="00493051"/>
    <w:rsid w:val="004930AF"/>
    <w:rsid w:val="004976BC"/>
    <w:rsid w:val="00497767"/>
    <w:rsid w:val="00497996"/>
    <w:rsid w:val="004A286A"/>
    <w:rsid w:val="004A29DE"/>
    <w:rsid w:val="004A58E7"/>
    <w:rsid w:val="004A5B2C"/>
    <w:rsid w:val="004A5BF1"/>
    <w:rsid w:val="004A7CE0"/>
    <w:rsid w:val="004B023C"/>
    <w:rsid w:val="004B12CF"/>
    <w:rsid w:val="004B1C68"/>
    <w:rsid w:val="004B6819"/>
    <w:rsid w:val="004B71DD"/>
    <w:rsid w:val="004B7239"/>
    <w:rsid w:val="004C054E"/>
    <w:rsid w:val="004C0E74"/>
    <w:rsid w:val="004C1241"/>
    <w:rsid w:val="004C42DD"/>
    <w:rsid w:val="004C5E29"/>
    <w:rsid w:val="004C6671"/>
    <w:rsid w:val="004C6AE8"/>
    <w:rsid w:val="004C7C36"/>
    <w:rsid w:val="004C7FFE"/>
    <w:rsid w:val="004D02F0"/>
    <w:rsid w:val="004D157F"/>
    <w:rsid w:val="004D1C43"/>
    <w:rsid w:val="004D23D7"/>
    <w:rsid w:val="004D4989"/>
    <w:rsid w:val="004D5F30"/>
    <w:rsid w:val="004D6400"/>
    <w:rsid w:val="004D7694"/>
    <w:rsid w:val="004E3F86"/>
    <w:rsid w:val="004E428F"/>
    <w:rsid w:val="004E5785"/>
    <w:rsid w:val="004F18A5"/>
    <w:rsid w:val="004F2B13"/>
    <w:rsid w:val="004F3ADE"/>
    <w:rsid w:val="004F5A99"/>
    <w:rsid w:val="004F6B15"/>
    <w:rsid w:val="004F6CA5"/>
    <w:rsid w:val="00501F28"/>
    <w:rsid w:val="00503E30"/>
    <w:rsid w:val="0050562B"/>
    <w:rsid w:val="00507BA4"/>
    <w:rsid w:val="00510689"/>
    <w:rsid w:val="005131F7"/>
    <w:rsid w:val="00513708"/>
    <w:rsid w:val="005142C9"/>
    <w:rsid w:val="00515670"/>
    <w:rsid w:val="005168E8"/>
    <w:rsid w:val="00522C8C"/>
    <w:rsid w:val="00523B49"/>
    <w:rsid w:val="00526D36"/>
    <w:rsid w:val="005345D1"/>
    <w:rsid w:val="00534BB1"/>
    <w:rsid w:val="0053534C"/>
    <w:rsid w:val="005356D6"/>
    <w:rsid w:val="00536CCD"/>
    <w:rsid w:val="00537811"/>
    <w:rsid w:val="0054159F"/>
    <w:rsid w:val="005423FB"/>
    <w:rsid w:val="00542777"/>
    <w:rsid w:val="005439AE"/>
    <w:rsid w:val="005472F3"/>
    <w:rsid w:val="005502A8"/>
    <w:rsid w:val="005503B8"/>
    <w:rsid w:val="00553B54"/>
    <w:rsid w:val="00554D03"/>
    <w:rsid w:val="0055793B"/>
    <w:rsid w:val="00562029"/>
    <w:rsid w:val="005625AC"/>
    <w:rsid w:val="005626C1"/>
    <w:rsid w:val="005631D3"/>
    <w:rsid w:val="0056397B"/>
    <w:rsid w:val="00566A22"/>
    <w:rsid w:val="00566E2D"/>
    <w:rsid w:val="00571638"/>
    <w:rsid w:val="005716EC"/>
    <w:rsid w:val="00572595"/>
    <w:rsid w:val="0057341D"/>
    <w:rsid w:val="0057351E"/>
    <w:rsid w:val="0057373E"/>
    <w:rsid w:val="00573E77"/>
    <w:rsid w:val="0057489D"/>
    <w:rsid w:val="00574D05"/>
    <w:rsid w:val="00574EB8"/>
    <w:rsid w:val="00575DE0"/>
    <w:rsid w:val="0058106E"/>
    <w:rsid w:val="00581E61"/>
    <w:rsid w:val="00585244"/>
    <w:rsid w:val="00587083"/>
    <w:rsid w:val="00590CD9"/>
    <w:rsid w:val="00590D10"/>
    <w:rsid w:val="00590ECE"/>
    <w:rsid w:val="005927C0"/>
    <w:rsid w:val="00594737"/>
    <w:rsid w:val="005956EE"/>
    <w:rsid w:val="005960F6"/>
    <w:rsid w:val="005A05EF"/>
    <w:rsid w:val="005A2DF3"/>
    <w:rsid w:val="005A3184"/>
    <w:rsid w:val="005A3340"/>
    <w:rsid w:val="005A4947"/>
    <w:rsid w:val="005A4B65"/>
    <w:rsid w:val="005A5190"/>
    <w:rsid w:val="005A5CC9"/>
    <w:rsid w:val="005B2093"/>
    <w:rsid w:val="005B3D4D"/>
    <w:rsid w:val="005B589C"/>
    <w:rsid w:val="005B77F4"/>
    <w:rsid w:val="005C3016"/>
    <w:rsid w:val="005C435D"/>
    <w:rsid w:val="005C441D"/>
    <w:rsid w:val="005C470F"/>
    <w:rsid w:val="005C6013"/>
    <w:rsid w:val="005C616F"/>
    <w:rsid w:val="005C6B6F"/>
    <w:rsid w:val="005C7436"/>
    <w:rsid w:val="005D13FB"/>
    <w:rsid w:val="005D214B"/>
    <w:rsid w:val="005D2A50"/>
    <w:rsid w:val="005D5829"/>
    <w:rsid w:val="005D63F0"/>
    <w:rsid w:val="005E0241"/>
    <w:rsid w:val="005E041F"/>
    <w:rsid w:val="005E46A8"/>
    <w:rsid w:val="005E54EE"/>
    <w:rsid w:val="005E5EA2"/>
    <w:rsid w:val="005F0298"/>
    <w:rsid w:val="005F3FD4"/>
    <w:rsid w:val="0060001C"/>
    <w:rsid w:val="00601C4B"/>
    <w:rsid w:val="00604771"/>
    <w:rsid w:val="006055A1"/>
    <w:rsid w:val="00606D31"/>
    <w:rsid w:val="00606E47"/>
    <w:rsid w:val="00612F39"/>
    <w:rsid w:val="006147C2"/>
    <w:rsid w:val="006171B9"/>
    <w:rsid w:val="0061794A"/>
    <w:rsid w:val="00621780"/>
    <w:rsid w:val="00621A41"/>
    <w:rsid w:val="00622495"/>
    <w:rsid w:val="00623C5A"/>
    <w:rsid w:val="00625CA4"/>
    <w:rsid w:val="00627060"/>
    <w:rsid w:val="00627379"/>
    <w:rsid w:val="00632729"/>
    <w:rsid w:val="0063371E"/>
    <w:rsid w:val="00634FA8"/>
    <w:rsid w:val="00636761"/>
    <w:rsid w:val="00637C91"/>
    <w:rsid w:val="006410EE"/>
    <w:rsid w:val="00641929"/>
    <w:rsid w:val="00641B88"/>
    <w:rsid w:val="00642B8D"/>
    <w:rsid w:val="006445E8"/>
    <w:rsid w:val="006464E3"/>
    <w:rsid w:val="00646952"/>
    <w:rsid w:val="00647890"/>
    <w:rsid w:val="00650B89"/>
    <w:rsid w:val="00652C82"/>
    <w:rsid w:val="00652D4E"/>
    <w:rsid w:val="00654014"/>
    <w:rsid w:val="00660810"/>
    <w:rsid w:val="00662176"/>
    <w:rsid w:val="00664C86"/>
    <w:rsid w:val="00665CD5"/>
    <w:rsid w:val="006661DF"/>
    <w:rsid w:val="0066668A"/>
    <w:rsid w:val="006669E9"/>
    <w:rsid w:val="00667152"/>
    <w:rsid w:val="0067044A"/>
    <w:rsid w:val="00671060"/>
    <w:rsid w:val="006737A2"/>
    <w:rsid w:val="00675707"/>
    <w:rsid w:val="00677A66"/>
    <w:rsid w:val="006838D8"/>
    <w:rsid w:val="00684613"/>
    <w:rsid w:val="00685431"/>
    <w:rsid w:val="006863EB"/>
    <w:rsid w:val="00687A65"/>
    <w:rsid w:val="00690090"/>
    <w:rsid w:val="006914B1"/>
    <w:rsid w:val="00691649"/>
    <w:rsid w:val="0069472B"/>
    <w:rsid w:val="006951C1"/>
    <w:rsid w:val="006967CC"/>
    <w:rsid w:val="00696A20"/>
    <w:rsid w:val="006A008D"/>
    <w:rsid w:val="006A3FCA"/>
    <w:rsid w:val="006A5AF6"/>
    <w:rsid w:val="006A6B18"/>
    <w:rsid w:val="006A7731"/>
    <w:rsid w:val="006B20A6"/>
    <w:rsid w:val="006B35D6"/>
    <w:rsid w:val="006B4C3C"/>
    <w:rsid w:val="006C1548"/>
    <w:rsid w:val="006C1A2C"/>
    <w:rsid w:val="006C2333"/>
    <w:rsid w:val="006C3AC2"/>
    <w:rsid w:val="006C6DF7"/>
    <w:rsid w:val="006D0EB7"/>
    <w:rsid w:val="006D1E21"/>
    <w:rsid w:val="006D23F6"/>
    <w:rsid w:val="006D4204"/>
    <w:rsid w:val="006D4C47"/>
    <w:rsid w:val="006E2E03"/>
    <w:rsid w:val="006E3A05"/>
    <w:rsid w:val="006E4BA9"/>
    <w:rsid w:val="006E5040"/>
    <w:rsid w:val="006E5494"/>
    <w:rsid w:val="006E698B"/>
    <w:rsid w:val="006E7BDF"/>
    <w:rsid w:val="006F0BCF"/>
    <w:rsid w:val="006F120A"/>
    <w:rsid w:val="006F38F5"/>
    <w:rsid w:val="006F5406"/>
    <w:rsid w:val="006F5A06"/>
    <w:rsid w:val="006F6A75"/>
    <w:rsid w:val="006F705F"/>
    <w:rsid w:val="006F72FF"/>
    <w:rsid w:val="00700AA5"/>
    <w:rsid w:val="00701451"/>
    <w:rsid w:val="007031D0"/>
    <w:rsid w:val="00706DF0"/>
    <w:rsid w:val="00707033"/>
    <w:rsid w:val="00710E34"/>
    <w:rsid w:val="0071140E"/>
    <w:rsid w:val="007134B3"/>
    <w:rsid w:val="00713F8E"/>
    <w:rsid w:val="007148F0"/>
    <w:rsid w:val="0071591D"/>
    <w:rsid w:val="00717D9D"/>
    <w:rsid w:val="00722F40"/>
    <w:rsid w:val="007236A3"/>
    <w:rsid w:val="00724154"/>
    <w:rsid w:val="00724C5D"/>
    <w:rsid w:val="007258A0"/>
    <w:rsid w:val="00727023"/>
    <w:rsid w:val="00727267"/>
    <w:rsid w:val="00727C23"/>
    <w:rsid w:val="00733595"/>
    <w:rsid w:val="007341D4"/>
    <w:rsid w:val="00734249"/>
    <w:rsid w:val="0073470B"/>
    <w:rsid w:val="00740282"/>
    <w:rsid w:val="00740519"/>
    <w:rsid w:val="00742170"/>
    <w:rsid w:val="007449CE"/>
    <w:rsid w:val="00744FC9"/>
    <w:rsid w:val="00751973"/>
    <w:rsid w:val="00751FBA"/>
    <w:rsid w:val="007522D6"/>
    <w:rsid w:val="007531D2"/>
    <w:rsid w:val="007546E3"/>
    <w:rsid w:val="007547BA"/>
    <w:rsid w:val="007549D2"/>
    <w:rsid w:val="007565CA"/>
    <w:rsid w:val="0075777E"/>
    <w:rsid w:val="00761A30"/>
    <w:rsid w:val="00761C24"/>
    <w:rsid w:val="007641D0"/>
    <w:rsid w:val="0076542B"/>
    <w:rsid w:val="007665F0"/>
    <w:rsid w:val="00766985"/>
    <w:rsid w:val="00766AB4"/>
    <w:rsid w:val="00767D4C"/>
    <w:rsid w:val="00771712"/>
    <w:rsid w:val="00776619"/>
    <w:rsid w:val="00776783"/>
    <w:rsid w:val="00777863"/>
    <w:rsid w:val="00780473"/>
    <w:rsid w:val="007819B5"/>
    <w:rsid w:val="00782DC8"/>
    <w:rsid w:val="00784BF5"/>
    <w:rsid w:val="00785CEA"/>
    <w:rsid w:val="007861D3"/>
    <w:rsid w:val="00790489"/>
    <w:rsid w:val="00790D62"/>
    <w:rsid w:val="00790F54"/>
    <w:rsid w:val="0079178B"/>
    <w:rsid w:val="00791F10"/>
    <w:rsid w:val="0079543B"/>
    <w:rsid w:val="007961C4"/>
    <w:rsid w:val="007A0B53"/>
    <w:rsid w:val="007A0BEC"/>
    <w:rsid w:val="007A409A"/>
    <w:rsid w:val="007B044E"/>
    <w:rsid w:val="007B2ACF"/>
    <w:rsid w:val="007B7507"/>
    <w:rsid w:val="007B7626"/>
    <w:rsid w:val="007C01E1"/>
    <w:rsid w:val="007C10A5"/>
    <w:rsid w:val="007C213E"/>
    <w:rsid w:val="007C2491"/>
    <w:rsid w:val="007C2D54"/>
    <w:rsid w:val="007C4DEE"/>
    <w:rsid w:val="007D2501"/>
    <w:rsid w:val="007D3B8A"/>
    <w:rsid w:val="007D3B9A"/>
    <w:rsid w:val="007D69B5"/>
    <w:rsid w:val="007D6A46"/>
    <w:rsid w:val="007E228A"/>
    <w:rsid w:val="007E54F6"/>
    <w:rsid w:val="007E6954"/>
    <w:rsid w:val="007F1B72"/>
    <w:rsid w:val="007F216C"/>
    <w:rsid w:val="007F2314"/>
    <w:rsid w:val="007F283B"/>
    <w:rsid w:val="007F322D"/>
    <w:rsid w:val="007F521E"/>
    <w:rsid w:val="007F77DE"/>
    <w:rsid w:val="0080093A"/>
    <w:rsid w:val="00800986"/>
    <w:rsid w:val="0080149F"/>
    <w:rsid w:val="008022FC"/>
    <w:rsid w:val="00804B20"/>
    <w:rsid w:val="008058B6"/>
    <w:rsid w:val="00812E19"/>
    <w:rsid w:val="008132FD"/>
    <w:rsid w:val="00821520"/>
    <w:rsid w:val="008226BB"/>
    <w:rsid w:val="00822FB5"/>
    <w:rsid w:val="00825729"/>
    <w:rsid w:val="00825B91"/>
    <w:rsid w:val="0082623A"/>
    <w:rsid w:val="008268EA"/>
    <w:rsid w:val="00826AED"/>
    <w:rsid w:val="00827E6D"/>
    <w:rsid w:val="0083181C"/>
    <w:rsid w:val="008326D2"/>
    <w:rsid w:val="00833FC1"/>
    <w:rsid w:val="008340C7"/>
    <w:rsid w:val="008348EB"/>
    <w:rsid w:val="00835075"/>
    <w:rsid w:val="00837081"/>
    <w:rsid w:val="00840961"/>
    <w:rsid w:val="0084178C"/>
    <w:rsid w:val="00842F10"/>
    <w:rsid w:val="00844E29"/>
    <w:rsid w:val="00846F91"/>
    <w:rsid w:val="00847C64"/>
    <w:rsid w:val="00850ECD"/>
    <w:rsid w:val="00851945"/>
    <w:rsid w:val="008522CF"/>
    <w:rsid w:val="00854655"/>
    <w:rsid w:val="00854A37"/>
    <w:rsid w:val="00856665"/>
    <w:rsid w:val="00857230"/>
    <w:rsid w:val="008576C0"/>
    <w:rsid w:val="0086098D"/>
    <w:rsid w:val="00863655"/>
    <w:rsid w:val="00864DB8"/>
    <w:rsid w:val="008652B3"/>
    <w:rsid w:val="0086566B"/>
    <w:rsid w:val="008706B1"/>
    <w:rsid w:val="008707FE"/>
    <w:rsid w:val="00872638"/>
    <w:rsid w:val="00874848"/>
    <w:rsid w:val="00874C79"/>
    <w:rsid w:val="0087541D"/>
    <w:rsid w:val="00875C96"/>
    <w:rsid w:val="00877EAB"/>
    <w:rsid w:val="00880426"/>
    <w:rsid w:val="0088076A"/>
    <w:rsid w:val="00880C84"/>
    <w:rsid w:val="0088323C"/>
    <w:rsid w:val="00883D9D"/>
    <w:rsid w:val="00883F67"/>
    <w:rsid w:val="0088525A"/>
    <w:rsid w:val="00885A86"/>
    <w:rsid w:val="0088622E"/>
    <w:rsid w:val="0089032A"/>
    <w:rsid w:val="00896F7D"/>
    <w:rsid w:val="008A6665"/>
    <w:rsid w:val="008A6D9D"/>
    <w:rsid w:val="008A7DBA"/>
    <w:rsid w:val="008B0EE1"/>
    <w:rsid w:val="008B1CFB"/>
    <w:rsid w:val="008B3086"/>
    <w:rsid w:val="008B5BEA"/>
    <w:rsid w:val="008B66C4"/>
    <w:rsid w:val="008B709F"/>
    <w:rsid w:val="008C33E2"/>
    <w:rsid w:val="008C35AD"/>
    <w:rsid w:val="008D0535"/>
    <w:rsid w:val="008D0A97"/>
    <w:rsid w:val="008D1291"/>
    <w:rsid w:val="008D2AF8"/>
    <w:rsid w:val="008D5518"/>
    <w:rsid w:val="008D6BDA"/>
    <w:rsid w:val="008E1822"/>
    <w:rsid w:val="008E3F89"/>
    <w:rsid w:val="008E5795"/>
    <w:rsid w:val="008E6020"/>
    <w:rsid w:val="008E6250"/>
    <w:rsid w:val="008E67D4"/>
    <w:rsid w:val="008E73B8"/>
    <w:rsid w:val="008F0A56"/>
    <w:rsid w:val="008F0C46"/>
    <w:rsid w:val="008F1184"/>
    <w:rsid w:val="008F3756"/>
    <w:rsid w:val="008F7988"/>
    <w:rsid w:val="0090204B"/>
    <w:rsid w:val="0090298C"/>
    <w:rsid w:val="00904E53"/>
    <w:rsid w:val="009073CB"/>
    <w:rsid w:val="009076D1"/>
    <w:rsid w:val="00907B1B"/>
    <w:rsid w:val="00907C84"/>
    <w:rsid w:val="00913E64"/>
    <w:rsid w:val="00914409"/>
    <w:rsid w:val="00914EB0"/>
    <w:rsid w:val="009163A7"/>
    <w:rsid w:val="00917669"/>
    <w:rsid w:val="00917686"/>
    <w:rsid w:val="00917EA0"/>
    <w:rsid w:val="00920BE7"/>
    <w:rsid w:val="00923003"/>
    <w:rsid w:val="00923471"/>
    <w:rsid w:val="0092374F"/>
    <w:rsid w:val="00924D85"/>
    <w:rsid w:val="00926342"/>
    <w:rsid w:val="00927CA0"/>
    <w:rsid w:val="009302D9"/>
    <w:rsid w:val="00931FFD"/>
    <w:rsid w:val="00933BC6"/>
    <w:rsid w:val="00935247"/>
    <w:rsid w:val="00936192"/>
    <w:rsid w:val="00937685"/>
    <w:rsid w:val="009403A9"/>
    <w:rsid w:val="0094075D"/>
    <w:rsid w:val="0094092A"/>
    <w:rsid w:val="0094204C"/>
    <w:rsid w:val="0094246A"/>
    <w:rsid w:val="00944875"/>
    <w:rsid w:val="00945685"/>
    <w:rsid w:val="009474AF"/>
    <w:rsid w:val="009479BB"/>
    <w:rsid w:val="009521DE"/>
    <w:rsid w:val="0095319D"/>
    <w:rsid w:val="00953F4D"/>
    <w:rsid w:val="00955C0A"/>
    <w:rsid w:val="00955C9F"/>
    <w:rsid w:val="00956339"/>
    <w:rsid w:val="009563C3"/>
    <w:rsid w:val="00957646"/>
    <w:rsid w:val="00957C98"/>
    <w:rsid w:val="00960032"/>
    <w:rsid w:val="00961255"/>
    <w:rsid w:val="009636CD"/>
    <w:rsid w:val="009643CF"/>
    <w:rsid w:val="00964A88"/>
    <w:rsid w:val="00967415"/>
    <w:rsid w:val="009678D6"/>
    <w:rsid w:val="00970F4C"/>
    <w:rsid w:val="00971062"/>
    <w:rsid w:val="00971C39"/>
    <w:rsid w:val="009738A6"/>
    <w:rsid w:val="009742BA"/>
    <w:rsid w:val="009749AF"/>
    <w:rsid w:val="009760E3"/>
    <w:rsid w:val="00977C9A"/>
    <w:rsid w:val="00980E7C"/>
    <w:rsid w:val="009848BD"/>
    <w:rsid w:val="00985171"/>
    <w:rsid w:val="00987466"/>
    <w:rsid w:val="00990F44"/>
    <w:rsid w:val="00991036"/>
    <w:rsid w:val="009934C5"/>
    <w:rsid w:val="00994285"/>
    <w:rsid w:val="00994594"/>
    <w:rsid w:val="00996488"/>
    <w:rsid w:val="009964C9"/>
    <w:rsid w:val="00996BEF"/>
    <w:rsid w:val="009979F6"/>
    <w:rsid w:val="00997B11"/>
    <w:rsid w:val="009A0EE3"/>
    <w:rsid w:val="009A2B66"/>
    <w:rsid w:val="009A32C4"/>
    <w:rsid w:val="009A6041"/>
    <w:rsid w:val="009B273C"/>
    <w:rsid w:val="009B36CC"/>
    <w:rsid w:val="009B375D"/>
    <w:rsid w:val="009B3B87"/>
    <w:rsid w:val="009B44C9"/>
    <w:rsid w:val="009B5A7E"/>
    <w:rsid w:val="009C14AE"/>
    <w:rsid w:val="009C2855"/>
    <w:rsid w:val="009C4084"/>
    <w:rsid w:val="009C463F"/>
    <w:rsid w:val="009C7821"/>
    <w:rsid w:val="009D0BBD"/>
    <w:rsid w:val="009D15EE"/>
    <w:rsid w:val="009D1A33"/>
    <w:rsid w:val="009D30E7"/>
    <w:rsid w:val="009D3B57"/>
    <w:rsid w:val="009D4C05"/>
    <w:rsid w:val="009D5BE4"/>
    <w:rsid w:val="009D6144"/>
    <w:rsid w:val="009D6155"/>
    <w:rsid w:val="009E08F0"/>
    <w:rsid w:val="009E0B0A"/>
    <w:rsid w:val="009E2603"/>
    <w:rsid w:val="009E2ED6"/>
    <w:rsid w:val="009E36AF"/>
    <w:rsid w:val="009E6047"/>
    <w:rsid w:val="009E694F"/>
    <w:rsid w:val="009E6B64"/>
    <w:rsid w:val="009E7F8E"/>
    <w:rsid w:val="009F039E"/>
    <w:rsid w:val="009F090F"/>
    <w:rsid w:val="009F1054"/>
    <w:rsid w:val="009F13DD"/>
    <w:rsid w:val="009F1E35"/>
    <w:rsid w:val="009F1EFD"/>
    <w:rsid w:val="00A00113"/>
    <w:rsid w:val="00A02C94"/>
    <w:rsid w:val="00A060DA"/>
    <w:rsid w:val="00A072B8"/>
    <w:rsid w:val="00A07CA7"/>
    <w:rsid w:val="00A10CA0"/>
    <w:rsid w:val="00A13012"/>
    <w:rsid w:val="00A15510"/>
    <w:rsid w:val="00A21454"/>
    <w:rsid w:val="00A2164D"/>
    <w:rsid w:val="00A21AC2"/>
    <w:rsid w:val="00A23291"/>
    <w:rsid w:val="00A24E2C"/>
    <w:rsid w:val="00A26D0B"/>
    <w:rsid w:val="00A26FC0"/>
    <w:rsid w:val="00A338FA"/>
    <w:rsid w:val="00A33B2E"/>
    <w:rsid w:val="00A40292"/>
    <w:rsid w:val="00A41372"/>
    <w:rsid w:val="00A446E5"/>
    <w:rsid w:val="00A45B3B"/>
    <w:rsid w:val="00A4605E"/>
    <w:rsid w:val="00A465EF"/>
    <w:rsid w:val="00A46766"/>
    <w:rsid w:val="00A467E0"/>
    <w:rsid w:val="00A47BF2"/>
    <w:rsid w:val="00A503AD"/>
    <w:rsid w:val="00A50484"/>
    <w:rsid w:val="00A51410"/>
    <w:rsid w:val="00A5163B"/>
    <w:rsid w:val="00A5282F"/>
    <w:rsid w:val="00A52FC6"/>
    <w:rsid w:val="00A6186C"/>
    <w:rsid w:val="00A62D35"/>
    <w:rsid w:val="00A64211"/>
    <w:rsid w:val="00A667A4"/>
    <w:rsid w:val="00A70F82"/>
    <w:rsid w:val="00A723FC"/>
    <w:rsid w:val="00A72B29"/>
    <w:rsid w:val="00A73E20"/>
    <w:rsid w:val="00A744D1"/>
    <w:rsid w:val="00A751FE"/>
    <w:rsid w:val="00A769A7"/>
    <w:rsid w:val="00A77427"/>
    <w:rsid w:val="00A80FB9"/>
    <w:rsid w:val="00A8134E"/>
    <w:rsid w:val="00A82D03"/>
    <w:rsid w:val="00A832D9"/>
    <w:rsid w:val="00A86195"/>
    <w:rsid w:val="00A90B7C"/>
    <w:rsid w:val="00A922E5"/>
    <w:rsid w:val="00A9365B"/>
    <w:rsid w:val="00A95734"/>
    <w:rsid w:val="00A968CD"/>
    <w:rsid w:val="00AA1680"/>
    <w:rsid w:val="00AA3CE5"/>
    <w:rsid w:val="00AA429D"/>
    <w:rsid w:val="00AA442E"/>
    <w:rsid w:val="00AA479B"/>
    <w:rsid w:val="00AA50D4"/>
    <w:rsid w:val="00AA6334"/>
    <w:rsid w:val="00AB1EE7"/>
    <w:rsid w:val="00AB4D61"/>
    <w:rsid w:val="00AB5A8C"/>
    <w:rsid w:val="00AB5AFF"/>
    <w:rsid w:val="00AB629F"/>
    <w:rsid w:val="00AB7002"/>
    <w:rsid w:val="00AC0C91"/>
    <w:rsid w:val="00AC0F84"/>
    <w:rsid w:val="00AC5513"/>
    <w:rsid w:val="00AC55CB"/>
    <w:rsid w:val="00AC6790"/>
    <w:rsid w:val="00AD179F"/>
    <w:rsid w:val="00AD1B6D"/>
    <w:rsid w:val="00AD47D2"/>
    <w:rsid w:val="00AD67C5"/>
    <w:rsid w:val="00AE073B"/>
    <w:rsid w:val="00AE0B49"/>
    <w:rsid w:val="00AE205C"/>
    <w:rsid w:val="00AE270C"/>
    <w:rsid w:val="00AE41B2"/>
    <w:rsid w:val="00AE4C38"/>
    <w:rsid w:val="00AF070A"/>
    <w:rsid w:val="00AF08C2"/>
    <w:rsid w:val="00AF219A"/>
    <w:rsid w:val="00AF249A"/>
    <w:rsid w:val="00AF31B0"/>
    <w:rsid w:val="00AF4328"/>
    <w:rsid w:val="00AF5438"/>
    <w:rsid w:val="00AF656F"/>
    <w:rsid w:val="00AF683F"/>
    <w:rsid w:val="00B0244A"/>
    <w:rsid w:val="00B04150"/>
    <w:rsid w:val="00B05610"/>
    <w:rsid w:val="00B0615F"/>
    <w:rsid w:val="00B06335"/>
    <w:rsid w:val="00B07445"/>
    <w:rsid w:val="00B0778E"/>
    <w:rsid w:val="00B10536"/>
    <w:rsid w:val="00B14A36"/>
    <w:rsid w:val="00B20AA5"/>
    <w:rsid w:val="00B241AA"/>
    <w:rsid w:val="00B2449B"/>
    <w:rsid w:val="00B2585F"/>
    <w:rsid w:val="00B277D6"/>
    <w:rsid w:val="00B31245"/>
    <w:rsid w:val="00B31F42"/>
    <w:rsid w:val="00B32EB0"/>
    <w:rsid w:val="00B33131"/>
    <w:rsid w:val="00B34596"/>
    <w:rsid w:val="00B348A1"/>
    <w:rsid w:val="00B366E3"/>
    <w:rsid w:val="00B37824"/>
    <w:rsid w:val="00B4013E"/>
    <w:rsid w:val="00B405AA"/>
    <w:rsid w:val="00B40789"/>
    <w:rsid w:val="00B40B86"/>
    <w:rsid w:val="00B41817"/>
    <w:rsid w:val="00B43513"/>
    <w:rsid w:val="00B43B2B"/>
    <w:rsid w:val="00B47910"/>
    <w:rsid w:val="00B50C9B"/>
    <w:rsid w:val="00B62A15"/>
    <w:rsid w:val="00B700D0"/>
    <w:rsid w:val="00B72C49"/>
    <w:rsid w:val="00B73B26"/>
    <w:rsid w:val="00B75740"/>
    <w:rsid w:val="00B766AA"/>
    <w:rsid w:val="00B7780C"/>
    <w:rsid w:val="00B811B6"/>
    <w:rsid w:val="00B81AA1"/>
    <w:rsid w:val="00B83A2B"/>
    <w:rsid w:val="00B840C5"/>
    <w:rsid w:val="00B856E9"/>
    <w:rsid w:val="00B87621"/>
    <w:rsid w:val="00B87FC0"/>
    <w:rsid w:val="00B9355A"/>
    <w:rsid w:val="00B94E0F"/>
    <w:rsid w:val="00B96FA2"/>
    <w:rsid w:val="00BA1C9F"/>
    <w:rsid w:val="00BA20D7"/>
    <w:rsid w:val="00BA258A"/>
    <w:rsid w:val="00BA31F9"/>
    <w:rsid w:val="00BA37E9"/>
    <w:rsid w:val="00BA3D2A"/>
    <w:rsid w:val="00BA50F9"/>
    <w:rsid w:val="00BA5AD9"/>
    <w:rsid w:val="00BA73EC"/>
    <w:rsid w:val="00BA7750"/>
    <w:rsid w:val="00BB0F26"/>
    <w:rsid w:val="00BB5911"/>
    <w:rsid w:val="00BB5DBE"/>
    <w:rsid w:val="00BB6D3D"/>
    <w:rsid w:val="00BC053C"/>
    <w:rsid w:val="00BC0CBE"/>
    <w:rsid w:val="00BC2B28"/>
    <w:rsid w:val="00BD0B7D"/>
    <w:rsid w:val="00BD54B2"/>
    <w:rsid w:val="00BD5860"/>
    <w:rsid w:val="00BD6BCE"/>
    <w:rsid w:val="00BD7028"/>
    <w:rsid w:val="00BD7858"/>
    <w:rsid w:val="00BE0965"/>
    <w:rsid w:val="00BE2835"/>
    <w:rsid w:val="00BE3AFD"/>
    <w:rsid w:val="00BE580A"/>
    <w:rsid w:val="00BE669E"/>
    <w:rsid w:val="00BF3575"/>
    <w:rsid w:val="00BF5DC3"/>
    <w:rsid w:val="00C0231E"/>
    <w:rsid w:val="00C032B7"/>
    <w:rsid w:val="00C04191"/>
    <w:rsid w:val="00C07C44"/>
    <w:rsid w:val="00C12AD6"/>
    <w:rsid w:val="00C1468B"/>
    <w:rsid w:val="00C14ADC"/>
    <w:rsid w:val="00C158A6"/>
    <w:rsid w:val="00C17494"/>
    <w:rsid w:val="00C17CE0"/>
    <w:rsid w:val="00C17FE5"/>
    <w:rsid w:val="00C21B5C"/>
    <w:rsid w:val="00C24912"/>
    <w:rsid w:val="00C3170F"/>
    <w:rsid w:val="00C338DB"/>
    <w:rsid w:val="00C345A9"/>
    <w:rsid w:val="00C35B94"/>
    <w:rsid w:val="00C368FB"/>
    <w:rsid w:val="00C423F7"/>
    <w:rsid w:val="00C4315C"/>
    <w:rsid w:val="00C474F8"/>
    <w:rsid w:val="00C51979"/>
    <w:rsid w:val="00C52B79"/>
    <w:rsid w:val="00C53DA2"/>
    <w:rsid w:val="00C56ED1"/>
    <w:rsid w:val="00C574B7"/>
    <w:rsid w:val="00C57721"/>
    <w:rsid w:val="00C61FDF"/>
    <w:rsid w:val="00C635E4"/>
    <w:rsid w:val="00C70E25"/>
    <w:rsid w:val="00C71374"/>
    <w:rsid w:val="00C72479"/>
    <w:rsid w:val="00C744EB"/>
    <w:rsid w:val="00C748E5"/>
    <w:rsid w:val="00C76698"/>
    <w:rsid w:val="00C8086C"/>
    <w:rsid w:val="00C81B46"/>
    <w:rsid w:val="00C839B0"/>
    <w:rsid w:val="00C85394"/>
    <w:rsid w:val="00C86973"/>
    <w:rsid w:val="00C879AD"/>
    <w:rsid w:val="00C92A16"/>
    <w:rsid w:val="00C934B8"/>
    <w:rsid w:val="00CA0293"/>
    <w:rsid w:val="00CA0F23"/>
    <w:rsid w:val="00CA1C86"/>
    <w:rsid w:val="00CA2986"/>
    <w:rsid w:val="00CA3DA1"/>
    <w:rsid w:val="00CA7B68"/>
    <w:rsid w:val="00CB28EA"/>
    <w:rsid w:val="00CB3572"/>
    <w:rsid w:val="00CB36A2"/>
    <w:rsid w:val="00CB4E08"/>
    <w:rsid w:val="00CB5E0B"/>
    <w:rsid w:val="00CB6FD8"/>
    <w:rsid w:val="00CC047B"/>
    <w:rsid w:val="00CC0956"/>
    <w:rsid w:val="00CC0FC1"/>
    <w:rsid w:val="00CC16F7"/>
    <w:rsid w:val="00CC188B"/>
    <w:rsid w:val="00CC23A7"/>
    <w:rsid w:val="00CC3834"/>
    <w:rsid w:val="00CD15E4"/>
    <w:rsid w:val="00CD275C"/>
    <w:rsid w:val="00CD2C04"/>
    <w:rsid w:val="00CD3184"/>
    <w:rsid w:val="00CD42D5"/>
    <w:rsid w:val="00CD4970"/>
    <w:rsid w:val="00CE0A3C"/>
    <w:rsid w:val="00CE4057"/>
    <w:rsid w:val="00CF0131"/>
    <w:rsid w:val="00CF1652"/>
    <w:rsid w:val="00CF263C"/>
    <w:rsid w:val="00CF26AA"/>
    <w:rsid w:val="00CF37A9"/>
    <w:rsid w:val="00CF6692"/>
    <w:rsid w:val="00D00729"/>
    <w:rsid w:val="00D00F3C"/>
    <w:rsid w:val="00D0487D"/>
    <w:rsid w:val="00D07BCB"/>
    <w:rsid w:val="00D07F82"/>
    <w:rsid w:val="00D1202D"/>
    <w:rsid w:val="00D140A0"/>
    <w:rsid w:val="00D173F1"/>
    <w:rsid w:val="00D17A35"/>
    <w:rsid w:val="00D20C36"/>
    <w:rsid w:val="00D22B0C"/>
    <w:rsid w:val="00D24769"/>
    <w:rsid w:val="00D24E30"/>
    <w:rsid w:val="00D32940"/>
    <w:rsid w:val="00D339A0"/>
    <w:rsid w:val="00D34ABE"/>
    <w:rsid w:val="00D369D9"/>
    <w:rsid w:val="00D41EEA"/>
    <w:rsid w:val="00D4560D"/>
    <w:rsid w:val="00D5007A"/>
    <w:rsid w:val="00D521B9"/>
    <w:rsid w:val="00D52F0F"/>
    <w:rsid w:val="00D537AF"/>
    <w:rsid w:val="00D604D9"/>
    <w:rsid w:val="00D6210F"/>
    <w:rsid w:val="00D62357"/>
    <w:rsid w:val="00D62920"/>
    <w:rsid w:val="00D700F4"/>
    <w:rsid w:val="00D708C6"/>
    <w:rsid w:val="00D72149"/>
    <w:rsid w:val="00D72283"/>
    <w:rsid w:val="00D72346"/>
    <w:rsid w:val="00D7278F"/>
    <w:rsid w:val="00D72A7E"/>
    <w:rsid w:val="00D7336E"/>
    <w:rsid w:val="00D74B38"/>
    <w:rsid w:val="00D74D87"/>
    <w:rsid w:val="00D74F08"/>
    <w:rsid w:val="00D74FAA"/>
    <w:rsid w:val="00D74FEE"/>
    <w:rsid w:val="00D7505C"/>
    <w:rsid w:val="00D75800"/>
    <w:rsid w:val="00D7622D"/>
    <w:rsid w:val="00D76940"/>
    <w:rsid w:val="00D81A84"/>
    <w:rsid w:val="00D8468B"/>
    <w:rsid w:val="00D8719B"/>
    <w:rsid w:val="00D87499"/>
    <w:rsid w:val="00D91AF8"/>
    <w:rsid w:val="00D92134"/>
    <w:rsid w:val="00D93332"/>
    <w:rsid w:val="00D93D54"/>
    <w:rsid w:val="00DA07A2"/>
    <w:rsid w:val="00DA0CFE"/>
    <w:rsid w:val="00DA1780"/>
    <w:rsid w:val="00DA2DB3"/>
    <w:rsid w:val="00DA56F6"/>
    <w:rsid w:val="00DA7273"/>
    <w:rsid w:val="00DB0961"/>
    <w:rsid w:val="00DB0F42"/>
    <w:rsid w:val="00DB190B"/>
    <w:rsid w:val="00DB1A76"/>
    <w:rsid w:val="00DB256C"/>
    <w:rsid w:val="00DB4C83"/>
    <w:rsid w:val="00DB59E3"/>
    <w:rsid w:val="00DB5E4A"/>
    <w:rsid w:val="00DB67D6"/>
    <w:rsid w:val="00DB77A9"/>
    <w:rsid w:val="00DC0FF0"/>
    <w:rsid w:val="00DC1454"/>
    <w:rsid w:val="00DC15D6"/>
    <w:rsid w:val="00DC46A9"/>
    <w:rsid w:val="00DC63EC"/>
    <w:rsid w:val="00DC7017"/>
    <w:rsid w:val="00DC7BB2"/>
    <w:rsid w:val="00DC7D15"/>
    <w:rsid w:val="00DD0C9C"/>
    <w:rsid w:val="00DD553F"/>
    <w:rsid w:val="00DD667B"/>
    <w:rsid w:val="00DD6A32"/>
    <w:rsid w:val="00DD7C33"/>
    <w:rsid w:val="00DE1CC4"/>
    <w:rsid w:val="00DE69D0"/>
    <w:rsid w:val="00DE6A2B"/>
    <w:rsid w:val="00DE6B58"/>
    <w:rsid w:val="00DF22AD"/>
    <w:rsid w:val="00DF408E"/>
    <w:rsid w:val="00DF596D"/>
    <w:rsid w:val="00DF72E3"/>
    <w:rsid w:val="00E006C3"/>
    <w:rsid w:val="00E022DA"/>
    <w:rsid w:val="00E036E3"/>
    <w:rsid w:val="00E04102"/>
    <w:rsid w:val="00E06488"/>
    <w:rsid w:val="00E06AEF"/>
    <w:rsid w:val="00E12FC6"/>
    <w:rsid w:val="00E1313D"/>
    <w:rsid w:val="00E1342C"/>
    <w:rsid w:val="00E14575"/>
    <w:rsid w:val="00E14F8F"/>
    <w:rsid w:val="00E16AAF"/>
    <w:rsid w:val="00E23EB6"/>
    <w:rsid w:val="00E25669"/>
    <w:rsid w:val="00E26628"/>
    <w:rsid w:val="00E273A3"/>
    <w:rsid w:val="00E3101B"/>
    <w:rsid w:val="00E3184A"/>
    <w:rsid w:val="00E323DD"/>
    <w:rsid w:val="00E32D25"/>
    <w:rsid w:val="00E3425B"/>
    <w:rsid w:val="00E35B75"/>
    <w:rsid w:val="00E36F2F"/>
    <w:rsid w:val="00E37465"/>
    <w:rsid w:val="00E378BF"/>
    <w:rsid w:val="00E42170"/>
    <w:rsid w:val="00E43656"/>
    <w:rsid w:val="00E465AF"/>
    <w:rsid w:val="00E469EF"/>
    <w:rsid w:val="00E51263"/>
    <w:rsid w:val="00E51619"/>
    <w:rsid w:val="00E51BA3"/>
    <w:rsid w:val="00E537B0"/>
    <w:rsid w:val="00E53A87"/>
    <w:rsid w:val="00E53BD9"/>
    <w:rsid w:val="00E53F54"/>
    <w:rsid w:val="00E54E56"/>
    <w:rsid w:val="00E55BD4"/>
    <w:rsid w:val="00E56211"/>
    <w:rsid w:val="00E562DA"/>
    <w:rsid w:val="00E6420E"/>
    <w:rsid w:val="00E65B51"/>
    <w:rsid w:val="00E661B6"/>
    <w:rsid w:val="00E70314"/>
    <w:rsid w:val="00E7171F"/>
    <w:rsid w:val="00E7188E"/>
    <w:rsid w:val="00E7471A"/>
    <w:rsid w:val="00E8099B"/>
    <w:rsid w:val="00E8439D"/>
    <w:rsid w:val="00E84AD5"/>
    <w:rsid w:val="00E85814"/>
    <w:rsid w:val="00E866E4"/>
    <w:rsid w:val="00E86B97"/>
    <w:rsid w:val="00E87D60"/>
    <w:rsid w:val="00E92319"/>
    <w:rsid w:val="00E92C07"/>
    <w:rsid w:val="00EA01F3"/>
    <w:rsid w:val="00EA1605"/>
    <w:rsid w:val="00EA4229"/>
    <w:rsid w:val="00EA504A"/>
    <w:rsid w:val="00EA5656"/>
    <w:rsid w:val="00EA5A9E"/>
    <w:rsid w:val="00EA750C"/>
    <w:rsid w:val="00EA7578"/>
    <w:rsid w:val="00EB019B"/>
    <w:rsid w:val="00EB08D1"/>
    <w:rsid w:val="00EB1B94"/>
    <w:rsid w:val="00EB214F"/>
    <w:rsid w:val="00EB27CA"/>
    <w:rsid w:val="00EC0263"/>
    <w:rsid w:val="00EC148D"/>
    <w:rsid w:val="00EC4587"/>
    <w:rsid w:val="00EC45A5"/>
    <w:rsid w:val="00EC6088"/>
    <w:rsid w:val="00ED029F"/>
    <w:rsid w:val="00ED0E73"/>
    <w:rsid w:val="00ED3024"/>
    <w:rsid w:val="00ED409F"/>
    <w:rsid w:val="00ED497C"/>
    <w:rsid w:val="00ED6438"/>
    <w:rsid w:val="00EE0D3E"/>
    <w:rsid w:val="00EE13E9"/>
    <w:rsid w:val="00EE208E"/>
    <w:rsid w:val="00EE5140"/>
    <w:rsid w:val="00EE647E"/>
    <w:rsid w:val="00EE745A"/>
    <w:rsid w:val="00EF0CE6"/>
    <w:rsid w:val="00EF1788"/>
    <w:rsid w:val="00EF4ACD"/>
    <w:rsid w:val="00EF69A8"/>
    <w:rsid w:val="00F014D1"/>
    <w:rsid w:val="00F0784F"/>
    <w:rsid w:val="00F10B2F"/>
    <w:rsid w:val="00F10D76"/>
    <w:rsid w:val="00F157BC"/>
    <w:rsid w:val="00F21D88"/>
    <w:rsid w:val="00F222C1"/>
    <w:rsid w:val="00F25BFC"/>
    <w:rsid w:val="00F325D8"/>
    <w:rsid w:val="00F37B3D"/>
    <w:rsid w:val="00F462A4"/>
    <w:rsid w:val="00F47575"/>
    <w:rsid w:val="00F47E5C"/>
    <w:rsid w:val="00F50A08"/>
    <w:rsid w:val="00F51981"/>
    <w:rsid w:val="00F51CF0"/>
    <w:rsid w:val="00F51DAF"/>
    <w:rsid w:val="00F524C8"/>
    <w:rsid w:val="00F53695"/>
    <w:rsid w:val="00F5506D"/>
    <w:rsid w:val="00F55115"/>
    <w:rsid w:val="00F552EC"/>
    <w:rsid w:val="00F56DF7"/>
    <w:rsid w:val="00F571CF"/>
    <w:rsid w:val="00F60010"/>
    <w:rsid w:val="00F600A5"/>
    <w:rsid w:val="00F6101D"/>
    <w:rsid w:val="00F61D50"/>
    <w:rsid w:val="00F63B62"/>
    <w:rsid w:val="00F63E09"/>
    <w:rsid w:val="00F63E76"/>
    <w:rsid w:val="00F663E1"/>
    <w:rsid w:val="00F66742"/>
    <w:rsid w:val="00F67A13"/>
    <w:rsid w:val="00F70310"/>
    <w:rsid w:val="00F72C64"/>
    <w:rsid w:val="00F73C30"/>
    <w:rsid w:val="00F76DED"/>
    <w:rsid w:val="00F80F18"/>
    <w:rsid w:val="00F81B53"/>
    <w:rsid w:val="00F81E4C"/>
    <w:rsid w:val="00F8280E"/>
    <w:rsid w:val="00F82FAD"/>
    <w:rsid w:val="00F871C3"/>
    <w:rsid w:val="00F90D59"/>
    <w:rsid w:val="00F912D2"/>
    <w:rsid w:val="00F92ACE"/>
    <w:rsid w:val="00F958CC"/>
    <w:rsid w:val="00F95C23"/>
    <w:rsid w:val="00FA129F"/>
    <w:rsid w:val="00FA2406"/>
    <w:rsid w:val="00FA4102"/>
    <w:rsid w:val="00FA4207"/>
    <w:rsid w:val="00FA4712"/>
    <w:rsid w:val="00FA47C7"/>
    <w:rsid w:val="00FA4893"/>
    <w:rsid w:val="00FA4AAB"/>
    <w:rsid w:val="00FA6757"/>
    <w:rsid w:val="00FB1786"/>
    <w:rsid w:val="00FB3C96"/>
    <w:rsid w:val="00FB5543"/>
    <w:rsid w:val="00FB57C8"/>
    <w:rsid w:val="00FB74F9"/>
    <w:rsid w:val="00FC05A2"/>
    <w:rsid w:val="00FC102C"/>
    <w:rsid w:val="00FC23F0"/>
    <w:rsid w:val="00FC24E4"/>
    <w:rsid w:val="00FC2D61"/>
    <w:rsid w:val="00FC5E23"/>
    <w:rsid w:val="00FC6BD0"/>
    <w:rsid w:val="00FD07C6"/>
    <w:rsid w:val="00FD0FA2"/>
    <w:rsid w:val="00FD188A"/>
    <w:rsid w:val="00FD28DE"/>
    <w:rsid w:val="00FD29F7"/>
    <w:rsid w:val="00FD2EC3"/>
    <w:rsid w:val="00FD407F"/>
    <w:rsid w:val="00FD4BC3"/>
    <w:rsid w:val="00FD5BD7"/>
    <w:rsid w:val="00FD65E2"/>
    <w:rsid w:val="00FD6EB8"/>
    <w:rsid w:val="00FE1040"/>
    <w:rsid w:val="00FE26A7"/>
    <w:rsid w:val="00FE2A8B"/>
    <w:rsid w:val="00FE2DE3"/>
    <w:rsid w:val="00FE307E"/>
    <w:rsid w:val="00FE318F"/>
    <w:rsid w:val="00FE3F4A"/>
    <w:rsid w:val="00FE55D4"/>
    <w:rsid w:val="00FE7652"/>
    <w:rsid w:val="00FF1067"/>
    <w:rsid w:val="00FF3D54"/>
    <w:rsid w:val="00FF435E"/>
    <w:rsid w:val="00FF56B9"/>
    <w:rsid w:val="00FF63F8"/>
    <w:rsid w:val="00FF6792"/>
    <w:rsid w:val="00FF77D5"/>
    <w:rsid w:val="00FF7836"/>
    <w:rsid w:val="01F5500B"/>
    <w:rsid w:val="139CDDD5"/>
    <w:rsid w:val="1F29CD51"/>
    <w:rsid w:val="1F2A33DE"/>
    <w:rsid w:val="2FCD8697"/>
    <w:rsid w:val="43838A1D"/>
    <w:rsid w:val="4ACF1827"/>
    <w:rsid w:val="4D8517D0"/>
    <w:rsid w:val="4ED0ACB6"/>
    <w:rsid w:val="5F8ECB03"/>
    <w:rsid w:val="65B2354C"/>
    <w:rsid w:val="74D10BB6"/>
    <w:rsid w:val="75809E3D"/>
    <w:rsid w:val="7DB57F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4382E56"/>
  <w15:docId w15:val="{B8D8133E-7A09-48C1-A84A-EEBA9C0341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1" w:defUIPriority="99" w:defSemiHidden="0" w:defUnhideWhenUsed="0" w:defQFormat="0" w:count="375">
    <w:lsdException w:name="Normal" w:locked="0" w:uiPriority="10" w:qFormat="1"/>
    <w:lsdException w:name="heading 1" w:locked="0" w:uiPriority="9" w:qFormat="1"/>
    <w:lsdException w:name="heading 2" w:locked="0" w:semiHidden="1" w:uiPriority="9" w:unhideWhenUsed="1" w:qFormat="1"/>
    <w:lsdException w:name="heading 3" w:locked="0" w:semiHidden="1" w:uiPriority="9" w:unhideWhenUsed="1" w:qFormat="1"/>
    <w:lsdException w:name="heading 4" w:locked="0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0" w:semiHidden="1" w:uiPriority="39" w:unhideWhenUsed="1"/>
    <w:lsdException w:name="toc 2" w:locked="0" w:semiHidden="1" w:uiPriority="39" w:unhideWhenUsed="1"/>
    <w:lsdException w:name="toc 3" w:locked="0" w:semiHidden="1" w:uiPriority="39" w:unhideWhenUsed="1"/>
    <w:lsdException w:name="toc 4" w:locked="0" w:semiHidden="1" w:uiPriority="39" w:unhideWhenUsed="1"/>
    <w:lsdException w:name="toc 5" w:locked="0" w:semiHidden="1" w:uiPriority="39" w:unhideWhenUsed="1"/>
    <w:lsdException w:name="toc 6" w:locked="0" w:semiHidden="1" w:uiPriority="39" w:unhideWhenUsed="1"/>
    <w:lsdException w:name="toc 7" w:locked="0" w:semiHidden="1" w:uiPriority="39" w:unhideWhenUsed="1"/>
    <w:lsdException w:name="toc 8" w:locked="0" w:semiHidden="1" w:uiPriority="39" w:unhideWhenUsed="1"/>
    <w:lsdException w:name="toc 9" w:locked="0" w:semiHidden="1" w:uiPriority="39" w:unhideWhenUsed="1"/>
    <w:lsdException w:name="Normal Indent" w:semiHidden="1" w:unhideWhenUsed="1"/>
    <w:lsdException w:name="footnote text" w:semiHidden="1" w:unhideWhenUsed="1"/>
    <w:lsdException w:name="annotation text" w:locked="0" w:semiHidden="1" w:unhideWhenUsed="1" w:qFormat="1"/>
    <w:lsdException w:name="header" w:locked="0" w:semiHidden="1" w:unhideWhenUsed="1"/>
    <w:lsdException w:name="footer" w:locked="0" w:semiHidden="1" w:unhideWhenUsed="1"/>
    <w:lsdException w:name="index heading" w:semiHidden="1" w:unhideWhenUsed="1"/>
    <w:lsdException w:name="caption" w:locked="0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locked="0" w:semiHidden="1" w:unhideWhenUsed="1" w:qFormat="1"/>
    <w:lsdException w:name="line number" w:semiHidden="1" w:unhideWhenUsed="1"/>
    <w:lsdException w:name="page number" w:locked="0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0" w:uiPriority="10" w:qFormat="1"/>
    <w:lsdException w:name="Closing" w:semiHidden="1" w:unhideWhenUsed="1"/>
    <w:lsdException w:name="Signature" w:semiHidden="1" w:unhideWhenUsed="1"/>
    <w:lsdException w:name="Default Paragraph Font" w:locked="0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locked="0" w:semiHidden="1" w:unhideWhenUsed="1"/>
    <w:lsdException w:name="FollowedHyperlink" w:locked="0" w:semiHidden="1" w:unhideWhenUsed="1"/>
    <w:lsdException w:name="Strong" w:semiHidden="1" w:uiPriority="22" w:qFormat="1"/>
    <w:lsdException w:name="Emphasis" w:semiHidden="1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locked="0" w:semiHidden="1" w:unhideWhenUsed="1"/>
    <w:lsdException w:name="HTML Bottom of Form" w:locked="0" w:semiHidden="1" w:unhideWhenUsed="1"/>
    <w:lsdException w:name="Normal (Web)" w:locked="0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locked="0" w:semiHidden="1" w:unhideWhenUsed="1"/>
    <w:lsdException w:name="annotation subject" w:locked="0" w:semiHidden="1" w:unhideWhenUsed="1"/>
    <w:lsdException w:name="No List" w:locked="0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locked="0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locked="0" w:semiHidden="1" w:unhideWhenUsed="1"/>
    <w:lsdException w:name="Table Grid" w:locked="0" w:uiPriority="39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locked="0" w:semiHidden="1"/>
    <w:lsdException w:name="List Paragraph" w:locked="0" w:uiPriority="34" w:qFormat="1"/>
    <w:lsdException w:name="Quote" w:semiHidden="1" w:uiPriority="29" w:qFormat="1"/>
    <w:lsdException w:name="Intense Quote" w:semiHidden="1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 w:qFormat="1"/>
    <w:lsdException w:name="Subtle Reference" w:semiHidden="1" w:uiPriority="31" w:unhideWhenUsed="1" w:qFormat="1"/>
    <w:lsdException w:name="Intense Reference" w:semiHidden="1" w:uiPriority="32" w:unhideWhenUsed="1" w:qFormat="1"/>
    <w:lsdException w:name="Book Title" w:semiHidden="1" w:uiPriority="33" w:unhideWhenUsed="1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locked="0" w:semiHidden="1" w:unhideWhenUsed="1"/>
    <w:lsdException w:name="Smart Hyperlink" w:locked="0" w:semiHidden="1" w:unhideWhenUsed="1"/>
    <w:lsdException w:name="Hashtag" w:locked="0" w:semiHidden="1" w:unhideWhenUsed="1"/>
    <w:lsdException w:name="Unresolved Mention" w:locked="0" w:semiHidden="1" w:unhideWhenUsed="1"/>
  </w:latentStyles>
  <w:style w:type="paragraph" w:default="1" w:styleId="Normal">
    <w:name w:val="Normal"/>
    <w:uiPriority w:val="10"/>
    <w:qFormat/>
    <w:rsid w:val="00572595"/>
    <w:pPr>
      <w:keepNext/>
      <w:keepLines/>
    </w:pPr>
    <w:rPr>
      <w:rFonts w:ascii="Calibri" w:eastAsia="Calibri" w:hAnsi="Calibri" w:cs="Times New Roman"/>
    </w:rPr>
  </w:style>
  <w:style w:type="paragraph" w:styleId="Heading1">
    <w:name w:val="heading 1"/>
    <w:basedOn w:val="Normal"/>
    <w:next w:val="Normal"/>
    <w:link w:val="Heading1Char"/>
    <w:uiPriority w:val="9"/>
    <w:unhideWhenUsed/>
    <w:qFormat/>
    <w:locked/>
    <w:rsid w:val="00572595"/>
    <w:pPr>
      <w:spacing w:before="240" w:after="120"/>
      <w:outlineLvl w:val="0"/>
    </w:pPr>
    <w:rPr>
      <w:rFonts w:ascii="Arial" w:eastAsia="Times New Roman" w:hAnsi="Arial"/>
      <w:b/>
      <w:color w:val="000000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locked/>
    <w:rsid w:val="00572595"/>
    <w:pPr>
      <w:spacing w:before="240" w:after="120" w:line="340" w:lineRule="exact"/>
      <w:outlineLvl w:val="1"/>
    </w:pPr>
    <w:rPr>
      <w:rFonts w:ascii="Arial" w:eastAsia="Times New Roman" w:hAnsi="Arial"/>
      <w:b/>
      <w:color w:val="808080"/>
      <w:sz w:val="32"/>
      <w:szCs w:val="26"/>
    </w:rPr>
  </w:style>
  <w:style w:type="paragraph" w:styleId="Heading3">
    <w:name w:val="heading 3"/>
    <w:link w:val="Heading3Char"/>
    <w:uiPriority w:val="9"/>
    <w:semiHidden/>
    <w:unhideWhenUsed/>
    <w:qFormat/>
    <w:locked/>
    <w:rsid w:val="00572595"/>
    <w:pPr>
      <w:keepNext/>
      <w:keepLines/>
      <w:spacing w:before="240" w:after="120" w:line="340" w:lineRule="exact"/>
      <w:outlineLvl w:val="2"/>
    </w:pPr>
    <w:rPr>
      <w:rFonts w:ascii="Arial" w:eastAsia="Times New Roman" w:hAnsi="Arial" w:cs="Times New Roman"/>
      <w:b/>
      <w:color w:val="000000"/>
      <w:sz w:val="28"/>
    </w:rPr>
  </w:style>
  <w:style w:type="paragraph" w:styleId="Heading4">
    <w:name w:val="heading 4"/>
    <w:link w:val="Heading4Char"/>
    <w:uiPriority w:val="9"/>
    <w:unhideWhenUsed/>
    <w:qFormat/>
    <w:locked/>
    <w:rsid w:val="00572595"/>
    <w:pPr>
      <w:keepNext/>
      <w:keepLines/>
      <w:spacing w:before="240" w:after="120" w:line="340" w:lineRule="exact"/>
      <w:outlineLvl w:val="3"/>
    </w:pPr>
    <w:rPr>
      <w:rFonts w:ascii="Arial" w:eastAsia="Times New Roman" w:hAnsi="Arial" w:cs="Times New Roman"/>
      <w:b/>
      <w:iCs/>
      <w:color w:val="808080"/>
      <w:sz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572595"/>
    <w:rPr>
      <w:rFonts w:ascii="Arial" w:eastAsia="Times New Roman" w:hAnsi="Arial" w:cs="Times New Roman"/>
      <w:b/>
      <w:color w:val="000000"/>
      <w:sz w:val="32"/>
      <w:szCs w:val="32"/>
    </w:rPr>
  </w:style>
  <w:style w:type="character" w:customStyle="1" w:styleId="Heading2Char">
    <w:name w:val="Heading 2 Char"/>
    <w:link w:val="Heading2"/>
    <w:uiPriority w:val="9"/>
    <w:semiHidden/>
    <w:rsid w:val="00572595"/>
    <w:rPr>
      <w:rFonts w:ascii="Arial" w:eastAsia="Times New Roman" w:hAnsi="Arial" w:cs="Times New Roman"/>
      <w:b/>
      <w:color w:val="808080"/>
      <w:sz w:val="32"/>
      <w:szCs w:val="26"/>
    </w:rPr>
  </w:style>
  <w:style w:type="character" w:customStyle="1" w:styleId="Heading3Char">
    <w:name w:val="Heading 3 Char"/>
    <w:link w:val="Heading3"/>
    <w:uiPriority w:val="9"/>
    <w:semiHidden/>
    <w:rsid w:val="00572595"/>
    <w:rPr>
      <w:rFonts w:ascii="Arial" w:eastAsia="Times New Roman" w:hAnsi="Arial" w:cs="Times New Roman"/>
      <w:b/>
      <w:color w:val="000000"/>
      <w:sz w:val="28"/>
    </w:rPr>
  </w:style>
  <w:style w:type="character" w:customStyle="1" w:styleId="Heading4Char">
    <w:name w:val="Heading 4 Char"/>
    <w:link w:val="Heading4"/>
    <w:uiPriority w:val="9"/>
    <w:rsid w:val="00572595"/>
    <w:rPr>
      <w:rFonts w:ascii="Arial" w:eastAsia="Times New Roman" w:hAnsi="Arial" w:cs="Times New Roman"/>
      <w:b/>
      <w:iCs/>
      <w:color w:val="808080"/>
      <w:sz w:val="28"/>
    </w:rPr>
  </w:style>
  <w:style w:type="paragraph" w:styleId="Header">
    <w:name w:val="header"/>
    <w:aliases w:val="header"/>
    <w:basedOn w:val="Normal"/>
    <w:link w:val="HeaderChar"/>
    <w:uiPriority w:val="99"/>
    <w:unhideWhenUsed/>
    <w:locked/>
    <w:rsid w:val="00572595"/>
    <w:pPr>
      <w:tabs>
        <w:tab w:val="center" w:pos="4680"/>
        <w:tab w:val="right" w:pos="9360"/>
      </w:tabs>
    </w:pPr>
  </w:style>
  <w:style w:type="character" w:customStyle="1" w:styleId="HeaderChar">
    <w:name w:val="Header Char"/>
    <w:aliases w:val="header Char"/>
    <w:basedOn w:val="DefaultParagraphFont"/>
    <w:link w:val="Header"/>
    <w:uiPriority w:val="99"/>
    <w:rsid w:val="00572595"/>
    <w:rPr>
      <w:rFonts w:ascii="Calibri" w:eastAsia="Calibri" w:hAnsi="Calibri" w:cs="Times New Roman"/>
    </w:rPr>
  </w:style>
  <w:style w:type="paragraph" w:styleId="Footer">
    <w:name w:val="footer"/>
    <w:aliases w:val="footer"/>
    <w:basedOn w:val="Normal"/>
    <w:link w:val="FooterChar"/>
    <w:uiPriority w:val="99"/>
    <w:rsid w:val="00572595"/>
    <w:pPr>
      <w:tabs>
        <w:tab w:val="right" w:pos="8505"/>
      </w:tabs>
      <w:spacing w:line="340" w:lineRule="exact"/>
    </w:pPr>
    <w:rPr>
      <w:rFonts w:ascii="Arial" w:hAnsi="Arial"/>
      <w:color w:val="808080"/>
      <w:sz w:val="22"/>
    </w:rPr>
  </w:style>
  <w:style w:type="character" w:customStyle="1" w:styleId="FooterChar">
    <w:name w:val="Footer Char"/>
    <w:aliases w:val="footer Char"/>
    <w:link w:val="Footer"/>
    <w:uiPriority w:val="99"/>
    <w:rsid w:val="00572595"/>
    <w:rPr>
      <w:rFonts w:ascii="Arial" w:eastAsia="Calibri" w:hAnsi="Arial" w:cs="Times New Roman"/>
      <w:color w:val="808080"/>
      <w:sz w:val="22"/>
    </w:rPr>
  </w:style>
  <w:style w:type="paragraph" w:customStyle="1" w:styleId="Copyrightline">
    <w:name w:val="Copyright line"/>
    <w:uiPriority w:val="99"/>
    <w:qFormat/>
    <w:rsid w:val="00572595"/>
    <w:rPr>
      <w:rFonts w:ascii="Arial" w:eastAsia="Arial Unicode MS" w:hAnsi="Arial" w:cs="Arial"/>
      <w:color w:val="000000" w:themeColor="text1"/>
      <w:sz w:val="21"/>
      <w:szCs w:val="15"/>
    </w:rPr>
  </w:style>
  <w:style w:type="paragraph" w:customStyle="1" w:styleId="activity-numbered">
    <w:name w:val="activity-numbered"/>
    <w:uiPriority w:val="2"/>
    <w:qFormat/>
    <w:rsid w:val="004B6819"/>
    <w:pPr>
      <w:keepNext/>
      <w:keepLines/>
      <w:tabs>
        <w:tab w:val="left" w:pos="567"/>
        <w:tab w:val="left" w:pos="851"/>
        <w:tab w:val="left" w:pos="992"/>
        <w:tab w:val="left" w:pos="1276"/>
        <w:tab w:val="left" w:pos="1418"/>
        <w:tab w:val="left" w:pos="3402"/>
        <w:tab w:val="left" w:pos="3686"/>
        <w:tab w:val="left" w:pos="4820"/>
        <w:tab w:val="left" w:pos="5387"/>
      </w:tabs>
      <w:adjustRightInd w:val="0"/>
      <w:snapToGrid w:val="0"/>
      <w:spacing w:line="320" w:lineRule="exact"/>
      <w:ind w:left="568" w:right="851" w:hanging="284"/>
    </w:pPr>
    <w:rPr>
      <w:rFonts w:eastAsia="Calibri" w:cs="Times New Roman"/>
      <w:bCs/>
      <w:color w:val="000000"/>
      <w:sz w:val="28"/>
    </w:rPr>
  </w:style>
  <w:style w:type="paragraph" w:customStyle="1" w:styleId="instruction">
    <w:name w:val="instruction"/>
    <w:uiPriority w:val="1"/>
    <w:qFormat/>
    <w:rsid w:val="004B6819"/>
    <w:pPr>
      <w:keepNext/>
      <w:keepLines/>
      <w:tabs>
        <w:tab w:val="left" w:pos="709"/>
        <w:tab w:val="left" w:pos="1134"/>
      </w:tabs>
      <w:spacing w:before="60" w:after="60" w:line="320" w:lineRule="exact"/>
      <w:ind w:left="284" w:right="851" w:hanging="284"/>
    </w:pPr>
    <w:rPr>
      <w:rFonts w:eastAsia="Calibri" w:cs="Times New Roman"/>
      <w:b/>
      <w:color w:val="000000"/>
      <w:sz w:val="30"/>
    </w:rPr>
  </w:style>
  <w:style w:type="character" w:customStyle="1" w:styleId="underline">
    <w:name w:val="underline"/>
    <w:uiPriority w:val="2"/>
    <w:qFormat/>
    <w:rsid w:val="00572595"/>
    <w:rPr>
      <w:rFonts w:ascii="Arial" w:hAnsi="Arial"/>
      <w:b w:val="0"/>
      <w:i w:val="0"/>
      <w:position w:val="0"/>
      <w:u w:val="single" w:color="000000"/>
    </w:rPr>
  </w:style>
  <w:style w:type="character" w:customStyle="1" w:styleId="highlight">
    <w:name w:val="highlight"/>
    <w:uiPriority w:val="2"/>
    <w:qFormat/>
    <w:rsid w:val="00572595"/>
    <w:rPr>
      <w:bdr w:val="none" w:sz="0" w:space="0" w:color="auto"/>
      <w:shd w:val="clear" w:color="auto" w:fill="D9D9D9"/>
    </w:rPr>
  </w:style>
  <w:style w:type="table" w:styleId="TableGrid">
    <w:name w:val="Table Grid"/>
    <w:basedOn w:val="TableNormal"/>
    <w:uiPriority w:val="39"/>
    <w:rsid w:val="00572595"/>
    <w:rPr>
      <w:rFonts w:ascii="Calibri" w:eastAsia="Calibri" w:hAnsi="Calibri" w:cs="Times New Roman"/>
      <w:szCs w:val="20"/>
      <w:lang w:eastAsia="en-GB"/>
    </w:rPr>
    <w:tblPr>
      <w:tblInd w:w="567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bold">
    <w:name w:val="bold"/>
    <w:uiPriority w:val="2"/>
    <w:qFormat/>
    <w:rsid w:val="00572595"/>
    <w:rPr>
      <w:b/>
      <w:color w:val="000000"/>
    </w:rPr>
  </w:style>
  <w:style w:type="character" w:customStyle="1" w:styleId="italic">
    <w:name w:val="italic"/>
    <w:uiPriority w:val="2"/>
    <w:qFormat/>
    <w:rsid w:val="00572595"/>
    <w:rPr>
      <w:i/>
      <w:color w:val="000000"/>
    </w:rPr>
  </w:style>
  <w:style w:type="character" w:customStyle="1" w:styleId="bold-italic">
    <w:name w:val="bold-italic"/>
    <w:uiPriority w:val="2"/>
    <w:qFormat/>
    <w:rsid w:val="00572595"/>
    <w:rPr>
      <w:b/>
      <w:i/>
      <w:color w:val="000000"/>
    </w:rPr>
  </w:style>
  <w:style w:type="character" w:customStyle="1" w:styleId="phonetics">
    <w:name w:val="phonetics"/>
    <w:uiPriority w:val="2"/>
    <w:qFormat/>
    <w:rsid w:val="00572595"/>
    <w:rPr>
      <w:rFonts w:ascii="Arial Unicode MS" w:hAnsi="Arial Unicode MS"/>
      <w:color w:val="808080"/>
    </w:rPr>
  </w:style>
  <w:style w:type="paragraph" w:customStyle="1" w:styleId="reading-head">
    <w:name w:val="reading-head"/>
    <w:basedOn w:val="reading-subhead"/>
    <w:uiPriority w:val="10"/>
    <w:qFormat/>
    <w:rsid w:val="00572595"/>
    <w:pPr>
      <w:spacing w:before="120" w:after="120" w:line="340" w:lineRule="exact"/>
    </w:pPr>
    <w:rPr>
      <w:color w:val="000000" w:themeColor="text1"/>
      <w:sz w:val="28"/>
    </w:rPr>
  </w:style>
  <w:style w:type="character" w:customStyle="1" w:styleId="superscript">
    <w:name w:val="superscript"/>
    <w:uiPriority w:val="2"/>
    <w:qFormat/>
    <w:rsid w:val="00572595"/>
    <w:rPr>
      <w:rFonts w:asciiTheme="minorHAnsi" w:hAnsiTheme="minorHAnsi"/>
      <w:color w:val="000000"/>
      <w:sz w:val="24"/>
      <w:vertAlign w:val="superscript"/>
    </w:rPr>
  </w:style>
  <w:style w:type="character" w:customStyle="1" w:styleId="strikethrough">
    <w:name w:val="strikethrough"/>
    <w:uiPriority w:val="2"/>
    <w:qFormat/>
    <w:rsid w:val="00572595"/>
    <w:rPr>
      <w:rFonts w:ascii="Arial" w:hAnsi="Arial"/>
      <w:strike/>
      <w:dstrike w:val="0"/>
      <w:color w:val="000000"/>
    </w:rPr>
  </w:style>
  <w:style w:type="character" w:customStyle="1" w:styleId="strikethrough-italic">
    <w:name w:val="strikethrough-italic"/>
    <w:uiPriority w:val="2"/>
    <w:qFormat/>
    <w:rsid w:val="00572595"/>
    <w:rPr>
      <w:i/>
      <w:strike/>
      <w:dstrike w:val="0"/>
      <w:color w:val="000000"/>
    </w:rPr>
  </w:style>
  <w:style w:type="character" w:styleId="CommentReference">
    <w:name w:val="annotation reference"/>
    <w:uiPriority w:val="99"/>
    <w:semiHidden/>
    <w:unhideWhenUsed/>
    <w:qFormat/>
    <w:locked/>
    <w:rsid w:val="00572595"/>
    <w:rPr>
      <w:sz w:val="16"/>
      <w:szCs w:val="16"/>
    </w:rPr>
  </w:style>
  <w:style w:type="character" w:customStyle="1" w:styleId="track-number">
    <w:name w:val="track-number"/>
    <w:uiPriority w:val="2"/>
    <w:qFormat/>
    <w:rsid w:val="00A832D9"/>
    <w:rPr>
      <w:rFonts w:ascii="Arial Black" w:hAnsi="Arial Black"/>
      <w:b/>
      <w:bCs/>
      <w:i w:val="0"/>
      <w:color w:val="808080"/>
      <w:sz w:val="18"/>
    </w:rPr>
  </w:style>
  <w:style w:type="character" w:customStyle="1" w:styleId="example-answer">
    <w:name w:val="example-answer"/>
    <w:uiPriority w:val="2"/>
    <w:qFormat/>
    <w:rsid w:val="00572595"/>
    <w:rPr>
      <w:i/>
      <w:color w:val="808080"/>
    </w:rPr>
  </w:style>
  <w:style w:type="character" w:customStyle="1" w:styleId="example-answer--underlined">
    <w:name w:val="example-answer--underlined"/>
    <w:uiPriority w:val="2"/>
    <w:qFormat/>
    <w:rsid w:val="00572595"/>
    <w:rPr>
      <w:i/>
      <w:color w:val="808080"/>
      <w:u w:val="single" w:color="000000"/>
    </w:rPr>
  </w:style>
  <w:style w:type="paragraph" w:customStyle="1" w:styleId="table-head">
    <w:name w:val="table-head"/>
    <w:basedOn w:val="Normal"/>
    <w:uiPriority w:val="2"/>
    <w:qFormat/>
    <w:rsid w:val="00572595"/>
    <w:pPr>
      <w:spacing w:line="320" w:lineRule="exact"/>
    </w:pPr>
    <w:rPr>
      <w:rFonts w:asciiTheme="minorHAnsi" w:hAnsiTheme="minorHAnsi"/>
      <w:b/>
      <w:color w:val="000000"/>
      <w:sz w:val="21"/>
    </w:rPr>
  </w:style>
  <w:style w:type="paragraph" w:customStyle="1" w:styleId="table-text">
    <w:name w:val="table-text"/>
    <w:basedOn w:val="Normal"/>
    <w:uiPriority w:val="2"/>
    <w:qFormat/>
    <w:rsid w:val="00572595"/>
    <w:pPr>
      <w:spacing w:line="280" w:lineRule="exact"/>
    </w:pPr>
    <w:rPr>
      <w:rFonts w:asciiTheme="minorHAnsi" w:hAnsiTheme="minorHAnsi"/>
      <w:color w:val="000000"/>
    </w:rPr>
  </w:style>
  <w:style w:type="character" w:customStyle="1" w:styleId="head-activityType">
    <w:name w:val="head-activityType"/>
    <w:basedOn w:val="DefaultParagraphFont"/>
    <w:uiPriority w:val="11"/>
    <w:locked/>
    <w:rsid w:val="00572595"/>
    <w:rPr>
      <w:color w:val="0070C0"/>
    </w:rPr>
  </w:style>
  <w:style w:type="paragraph" w:customStyle="1" w:styleId="Note">
    <w:name w:val="Note"/>
    <w:basedOn w:val="Normal"/>
    <w:uiPriority w:val="14"/>
    <w:qFormat/>
    <w:rsid w:val="00572595"/>
    <w:pPr>
      <w:spacing w:after="60" w:line="340" w:lineRule="exact"/>
    </w:pPr>
    <w:rPr>
      <w:rFonts w:ascii="Arial" w:hAnsi="Arial"/>
      <w:color w:val="7030A0"/>
      <w:sz w:val="22"/>
    </w:rPr>
  </w:style>
  <w:style w:type="character" w:styleId="Hyperlink">
    <w:name w:val="Hyperlink"/>
    <w:basedOn w:val="DefaultParagraphFont"/>
    <w:uiPriority w:val="99"/>
    <w:unhideWhenUsed/>
    <w:locked/>
    <w:rsid w:val="00572595"/>
    <w:rPr>
      <w:color w:val="0563C1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locked/>
    <w:rsid w:val="00572595"/>
    <w:rPr>
      <w:color w:val="605E5C"/>
      <w:shd w:val="clear" w:color="auto" w:fill="E1DFDD"/>
    </w:rPr>
  </w:style>
  <w:style w:type="paragraph" w:styleId="BalloonText">
    <w:name w:val="Balloon Text"/>
    <w:basedOn w:val="Normal"/>
    <w:link w:val="BalloonTextChar"/>
    <w:uiPriority w:val="99"/>
    <w:semiHidden/>
    <w:unhideWhenUsed/>
    <w:locked/>
    <w:rsid w:val="00572595"/>
    <w:rPr>
      <w:rFonts w:ascii="Times New Roman" w:hAnsi="Times New Roman"/>
      <w:sz w:val="18"/>
      <w:szCs w:val="18"/>
    </w:rPr>
  </w:style>
  <w:style w:type="character" w:customStyle="1" w:styleId="BalloonTextChar">
    <w:name w:val="Balloon Text Char"/>
    <w:link w:val="BalloonText"/>
    <w:uiPriority w:val="99"/>
    <w:semiHidden/>
    <w:rsid w:val="00572595"/>
    <w:rPr>
      <w:rFonts w:ascii="Times New Roman" w:eastAsia="Calibri" w:hAnsi="Times New Roman" w:cs="Times New Roman"/>
      <w:sz w:val="18"/>
      <w:szCs w:val="18"/>
    </w:rPr>
  </w:style>
  <w:style w:type="paragraph" w:customStyle="1" w:styleId="phrase-pool">
    <w:name w:val="phrase-pool"/>
    <w:basedOn w:val="Normal"/>
    <w:uiPriority w:val="1"/>
    <w:qFormat/>
    <w:rsid w:val="00572595"/>
    <w:pPr>
      <w:pBdr>
        <w:top w:val="single" w:sz="8" w:space="2" w:color="808080"/>
        <w:left w:val="single" w:sz="8" w:space="2" w:color="808080"/>
        <w:bottom w:val="single" w:sz="8" w:space="2" w:color="808080"/>
        <w:right w:val="single" w:sz="8" w:space="2" w:color="808080"/>
      </w:pBdr>
      <w:tabs>
        <w:tab w:val="left" w:pos="284"/>
      </w:tabs>
      <w:snapToGrid w:val="0"/>
      <w:spacing w:before="120" w:line="320" w:lineRule="exact"/>
      <w:ind w:left="624" w:right="567" w:hanging="284"/>
      <w:contextualSpacing/>
    </w:pPr>
    <w:rPr>
      <w:rFonts w:asciiTheme="minorHAnsi" w:hAnsiTheme="minorHAnsi"/>
      <w:color w:val="000000"/>
    </w:rPr>
  </w:style>
  <w:style w:type="paragraph" w:customStyle="1" w:styleId="reading-text">
    <w:name w:val="reading-text"/>
    <w:uiPriority w:val="10"/>
    <w:qFormat/>
    <w:rsid w:val="00572595"/>
    <w:pPr>
      <w:keepNext/>
      <w:keepLines/>
      <w:pBdr>
        <w:top w:val="single" w:sz="8" w:space="4" w:color="808080"/>
        <w:left w:val="single" w:sz="8" w:space="4" w:color="808080"/>
        <w:bottom w:val="single" w:sz="8" w:space="4" w:color="808080"/>
        <w:right w:val="single" w:sz="8" w:space="4" w:color="808080"/>
      </w:pBdr>
      <w:tabs>
        <w:tab w:val="left" w:pos="284"/>
      </w:tabs>
      <w:spacing w:after="60" w:line="320" w:lineRule="exact"/>
      <w:ind w:left="397" w:right="567"/>
    </w:pPr>
    <w:rPr>
      <w:rFonts w:ascii="Calibri Light" w:eastAsia="Calibri" w:hAnsi="Calibri Light" w:cs="Times New Roman"/>
      <w:bCs/>
      <w:color w:val="000000"/>
    </w:rPr>
  </w:style>
  <w:style w:type="paragraph" w:customStyle="1" w:styleId="activity-numbered--double-digits">
    <w:name w:val="activity-numbered--double-digits"/>
    <w:uiPriority w:val="2"/>
    <w:qFormat/>
    <w:rsid w:val="00572595"/>
    <w:pPr>
      <w:keepNext/>
      <w:keepLines/>
      <w:adjustRightInd w:val="0"/>
      <w:snapToGrid w:val="0"/>
      <w:spacing w:line="320" w:lineRule="exact"/>
      <w:ind w:left="567" w:right="851" w:hanging="397"/>
    </w:pPr>
    <w:rPr>
      <w:rFonts w:eastAsia="Calibri" w:cs="Times New Roman"/>
      <w:bCs/>
      <w:color w:val="000000"/>
    </w:rPr>
  </w:style>
  <w:style w:type="character" w:customStyle="1" w:styleId="dialogue-speaker">
    <w:name w:val="dialogue-speaker"/>
    <w:uiPriority w:val="2"/>
    <w:qFormat/>
    <w:rsid w:val="00572595"/>
    <w:rPr>
      <w:b/>
      <w:color w:val="808080"/>
    </w:rPr>
  </w:style>
  <w:style w:type="paragraph" w:styleId="CommentText">
    <w:name w:val="annotation text"/>
    <w:basedOn w:val="Normal"/>
    <w:link w:val="CommentTextChar"/>
    <w:uiPriority w:val="99"/>
    <w:unhideWhenUsed/>
    <w:qFormat/>
    <w:locked/>
    <w:rsid w:val="00572595"/>
    <w:rPr>
      <w:rFonts w:ascii="Arial" w:hAnsi="Arial"/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qFormat/>
    <w:rsid w:val="00572595"/>
    <w:rPr>
      <w:rFonts w:ascii="Arial" w:eastAsia="Calibri" w:hAnsi="Arial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locked/>
    <w:rsid w:val="0057259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72595"/>
    <w:rPr>
      <w:rFonts w:ascii="Arial" w:eastAsia="Calibri" w:hAnsi="Arial" w:cs="Times New Roman"/>
      <w:b/>
      <w:bCs/>
      <w:sz w:val="20"/>
      <w:szCs w:val="20"/>
    </w:rPr>
  </w:style>
  <w:style w:type="paragraph" w:customStyle="1" w:styleId="activity-head">
    <w:name w:val="activity-head"/>
    <w:uiPriority w:val="2"/>
    <w:qFormat/>
    <w:rsid w:val="00572595"/>
    <w:pPr>
      <w:spacing w:before="120" w:line="320" w:lineRule="exact"/>
      <w:ind w:left="284"/>
    </w:pPr>
    <w:rPr>
      <w:rFonts w:eastAsia="Calibri" w:cs="Times New Roman"/>
      <w:b/>
      <w:bCs/>
      <w:color w:val="000000"/>
    </w:rPr>
  </w:style>
  <w:style w:type="paragraph" w:customStyle="1" w:styleId="activity-bulleted">
    <w:name w:val="activity-bulleted"/>
    <w:uiPriority w:val="2"/>
    <w:qFormat/>
    <w:rsid w:val="00572595"/>
    <w:pPr>
      <w:keepNext/>
      <w:keepLines/>
      <w:numPr>
        <w:numId w:val="1"/>
      </w:numPr>
      <w:spacing w:line="320" w:lineRule="exact"/>
    </w:pPr>
    <w:rPr>
      <w:rFonts w:eastAsia="Calibri" w:cs="Times New Roman"/>
      <w:bCs/>
      <w:color w:val="000000"/>
    </w:rPr>
  </w:style>
  <w:style w:type="paragraph" w:customStyle="1" w:styleId="dialogue">
    <w:name w:val="dialogue"/>
    <w:uiPriority w:val="2"/>
    <w:qFormat/>
    <w:rsid w:val="007C213E"/>
    <w:pPr>
      <w:keepNext/>
      <w:keepLines/>
      <w:spacing w:line="320" w:lineRule="exact"/>
      <w:ind w:left="568" w:right="851" w:hanging="284"/>
    </w:pPr>
    <w:rPr>
      <w:rFonts w:eastAsia="Calibri" w:cs="Times New Roman"/>
      <w:bCs/>
      <w:color w:val="000000"/>
      <w:sz w:val="28"/>
    </w:rPr>
  </w:style>
  <w:style w:type="paragraph" w:styleId="TOC1">
    <w:name w:val="toc 1"/>
    <w:basedOn w:val="Normal"/>
    <w:next w:val="Normal"/>
    <w:autoRedefine/>
    <w:uiPriority w:val="39"/>
    <w:unhideWhenUsed/>
    <w:locked/>
    <w:rsid w:val="00572595"/>
    <w:pPr>
      <w:spacing w:before="360"/>
    </w:pPr>
    <w:rPr>
      <w:rFonts w:asciiTheme="majorHAnsi" w:hAnsiTheme="majorHAnsi" w:cstheme="majorHAnsi"/>
      <w:b/>
      <w:bCs/>
      <w:caps/>
    </w:rPr>
  </w:style>
  <w:style w:type="paragraph" w:styleId="TOC2">
    <w:name w:val="toc 2"/>
    <w:basedOn w:val="Normal"/>
    <w:next w:val="Normal"/>
    <w:autoRedefine/>
    <w:uiPriority w:val="39"/>
    <w:unhideWhenUsed/>
    <w:locked/>
    <w:rsid w:val="00572595"/>
    <w:pPr>
      <w:spacing w:before="240"/>
    </w:pPr>
    <w:rPr>
      <w:rFonts w:cstheme="minorHAnsi"/>
      <w:b/>
      <w:bCs/>
      <w:sz w:val="20"/>
      <w:szCs w:val="20"/>
    </w:rPr>
  </w:style>
  <w:style w:type="paragraph" w:styleId="TOC3">
    <w:name w:val="toc 3"/>
    <w:basedOn w:val="Normal"/>
    <w:next w:val="Normal"/>
    <w:autoRedefine/>
    <w:uiPriority w:val="39"/>
    <w:unhideWhenUsed/>
    <w:locked/>
    <w:rsid w:val="00572595"/>
    <w:pPr>
      <w:ind w:left="240"/>
    </w:pPr>
    <w:rPr>
      <w:rFonts w:cstheme="minorHAnsi"/>
      <w:sz w:val="20"/>
      <w:szCs w:val="20"/>
    </w:rPr>
  </w:style>
  <w:style w:type="paragraph" w:styleId="TOC4">
    <w:name w:val="toc 4"/>
    <w:basedOn w:val="Normal"/>
    <w:next w:val="Normal"/>
    <w:autoRedefine/>
    <w:uiPriority w:val="39"/>
    <w:semiHidden/>
    <w:unhideWhenUsed/>
    <w:locked/>
    <w:rsid w:val="00572595"/>
    <w:pPr>
      <w:ind w:left="480"/>
    </w:pPr>
    <w:rPr>
      <w:rFonts w:cstheme="minorHAnsi"/>
      <w:sz w:val="20"/>
      <w:szCs w:val="20"/>
    </w:rPr>
  </w:style>
  <w:style w:type="paragraph" w:styleId="TOC5">
    <w:name w:val="toc 5"/>
    <w:basedOn w:val="Normal"/>
    <w:next w:val="Normal"/>
    <w:autoRedefine/>
    <w:uiPriority w:val="39"/>
    <w:semiHidden/>
    <w:unhideWhenUsed/>
    <w:locked/>
    <w:rsid w:val="00572595"/>
    <w:pPr>
      <w:ind w:left="720"/>
    </w:pPr>
    <w:rPr>
      <w:rFonts w:cstheme="minorHAnsi"/>
      <w:sz w:val="20"/>
      <w:szCs w:val="20"/>
    </w:rPr>
  </w:style>
  <w:style w:type="paragraph" w:styleId="TOC6">
    <w:name w:val="toc 6"/>
    <w:basedOn w:val="Normal"/>
    <w:next w:val="Normal"/>
    <w:autoRedefine/>
    <w:uiPriority w:val="39"/>
    <w:semiHidden/>
    <w:unhideWhenUsed/>
    <w:locked/>
    <w:rsid w:val="00572595"/>
    <w:pPr>
      <w:ind w:left="960"/>
    </w:pPr>
    <w:rPr>
      <w:rFonts w:cstheme="minorHAnsi"/>
      <w:sz w:val="20"/>
      <w:szCs w:val="20"/>
    </w:rPr>
  </w:style>
  <w:style w:type="paragraph" w:styleId="TOC7">
    <w:name w:val="toc 7"/>
    <w:basedOn w:val="Normal"/>
    <w:next w:val="Normal"/>
    <w:autoRedefine/>
    <w:uiPriority w:val="39"/>
    <w:semiHidden/>
    <w:unhideWhenUsed/>
    <w:locked/>
    <w:rsid w:val="00572595"/>
    <w:pPr>
      <w:ind w:left="1200"/>
    </w:pPr>
    <w:rPr>
      <w:rFonts w:cstheme="minorHAnsi"/>
      <w:sz w:val="20"/>
      <w:szCs w:val="20"/>
    </w:rPr>
  </w:style>
  <w:style w:type="paragraph" w:styleId="TOC8">
    <w:name w:val="toc 8"/>
    <w:basedOn w:val="Normal"/>
    <w:next w:val="Normal"/>
    <w:autoRedefine/>
    <w:uiPriority w:val="39"/>
    <w:semiHidden/>
    <w:unhideWhenUsed/>
    <w:locked/>
    <w:rsid w:val="00572595"/>
    <w:pPr>
      <w:ind w:left="1440"/>
    </w:pPr>
    <w:rPr>
      <w:rFonts w:cstheme="minorHAnsi"/>
      <w:sz w:val="20"/>
      <w:szCs w:val="20"/>
    </w:rPr>
  </w:style>
  <w:style w:type="paragraph" w:styleId="TOC9">
    <w:name w:val="toc 9"/>
    <w:basedOn w:val="Normal"/>
    <w:next w:val="Normal"/>
    <w:autoRedefine/>
    <w:uiPriority w:val="39"/>
    <w:semiHidden/>
    <w:unhideWhenUsed/>
    <w:locked/>
    <w:rsid w:val="00572595"/>
    <w:pPr>
      <w:ind w:left="1680"/>
    </w:pPr>
    <w:rPr>
      <w:rFonts w:cstheme="minorHAnsi"/>
      <w:sz w:val="20"/>
      <w:szCs w:val="20"/>
    </w:rPr>
  </w:style>
  <w:style w:type="paragraph" w:styleId="Revision">
    <w:name w:val="Revision"/>
    <w:hidden/>
    <w:uiPriority w:val="99"/>
    <w:semiHidden/>
    <w:rsid w:val="00E04102"/>
    <w:rPr>
      <w:rFonts w:ascii="Arial" w:hAnsi="Arial"/>
      <w:sz w:val="22"/>
    </w:rPr>
  </w:style>
  <w:style w:type="character" w:customStyle="1" w:styleId="tick-cross">
    <w:name w:val="tick-cross"/>
    <w:uiPriority w:val="2"/>
    <w:qFormat/>
    <w:rsid w:val="00572595"/>
    <w:rPr>
      <w:rFonts w:ascii="Arial Unicode MS" w:hAnsi="Arial Unicode MS"/>
      <w:color w:val="000000" w:themeColor="text1"/>
      <w:sz w:val="24"/>
    </w:rPr>
  </w:style>
  <w:style w:type="character" w:styleId="FollowedHyperlink">
    <w:name w:val="FollowedHyperlink"/>
    <w:basedOn w:val="DefaultParagraphFont"/>
    <w:uiPriority w:val="99"/>
    <w:semiHidden/>
    <w:unhideWhenUsed/>
    <w:locked/>
    <w:rsid w:val="00572595"/>
    <w:rPr>
      <w:color w:val="954F72" w:themeColor="followedHyperlink"/>
      <w:u w:val="single"/>
    </w:rPr>
  </w:style>
  <w:style w:type="table" w:customStyle="1" w:styleId="wordpool-table">
    <w:name w:val="wordpool-table"/>
    <w:basedOn w:val="TableNormal"/>
    <w:uiPriority w:val="99"/>
    <w:rsid w:val="00572595"/>
    <w:pPr>
      <w:snapToGrid w:val="0"/>
      <w:spacing w:line="340" w:lineRule="exact"/>
      <w:ind w:left="142"/>
    </w:pPr>
    <w:rPr>
      <w:rFonts w:ascii="Arial" w:eastAsia="Calibri" w:hAnsi="Arial" w:cs="Times New Roman"/>
      <w:sz w:val="22"/>
      <w:szCs w:val="20"/>
      <w:lang w:eastAsia="en-GB"/>
    </w:rPr>
    <w:tblPr>
      <w:tblInd w:w="284" w:type="dxa"/>
      <w:tblBorders>
        <w:top w:val="single" w:sz="4" w:space="0" w:color="808080"/>
        <w:left w:val="single" w:sz="4" w:space="0" w:color="808080"/>
        <w:bottom w:val="single" w:sz="4" w:space="0" w:color="808080"/>
        <w:right w:val="single" w:sz="4" w:space="0" w:color="808080"/>
      </w:tblBorders>
      <w:tblCellMar>
        <w:top w:w="85" w:type="dxa"/>
        <w:bottom w:w="85" w:type="dxa"/>
      </w:tblCellMar>
    </w:tblPr>
  </w:style>
  <w:style w:type="character" w:customStyle="1" w:styleId="checkbox--large">
    <w:name w:val="checkbox--large"/>
    <w:uiPriority w:val="2"/>
    <w:qFormat/>
    <w:rsid w:val="00572595"/>
    <w:rPr>
      <w:rFonts w:ascii="Segoe UI Symbol" w:hAnsi="Segoe UI Symbol"/>
      <w:color w:val="808080"/>
      <w:position w:val="-10"/>
      <w:sz w:val="40"/>
    </w:rPr>
  </w:style>
  <w:style w:type="paragraph" w:customStyle="1" w:styleId="wordpool-text">
    <w:name w:val="wordpool-text"/>
    <w:basedOn w:val="Normal"/>
    <w:autoRedefine/>
    <w:uiPriority w:val="1"/>
    <w:qFormat/>
    <w:rsid w:val="001319F4"/>
    <w:pPr>
      <w:pBdr>
        <w:top w:val="single" w:sz="4" w:space="4" w:color="A6A6A6"/>
        <w:left w:val="single" w:sz="4" w:space="4" w:color="A6A6A6"/>
        <w:bottom w:val="single" w:sz="4" w:space="4" w:color="A6A6A6"/>
        <w:right w:val="single" w:sz="4" w:space="4" w:color="A6A6A6"/>
      </w:pBdr>
      <w:spacing w:before="120" w:after="240" w:line="320" w:lineRule="exact"/>
      <w:ind w:left="397" w:right="4354"/>
    </w:pPr>
    <w:rPr>
      <w:rFonts w:asciiTheme="minorHAnsi" w:hAnsiTheme="minorHAnsi"/>
      <w:spacing w:val="-4"/>
      <w:sz w:val="28"/>
    </w:rPr>
  </w:style>
  <w:style w:type="paragraph" w:customStyle="1" w:styleId="activity-unnumbered">
    <w:name w:val="activity-unnumbered"/>
    <w:uiPriority w:val="2"/>
    <w:qFormat/>
    <w:rsid w:val="00572595"/>
    <w:pPr>
      <w:keepNext/>
      <w:keepLines/>
      <w:tabs>
        <w:tab w:val="left" w:pos="567"/>
        <w:tab w:val="left" w:pos="851"/>
      </w:tabs>
      <w:spacing w:line="320" w:lineRule="exact"/>
      <w:ind w:left="284" w:right="851"/>
    </w:pPr>
    <w:rPr>
      <w:rFonts w:eastAsia="Calibri" w:cs="Times New Roman"/>
      <w:bCs/>
      <w:color w:val="000000"/>
    </w:rPr>
  </w:style>
  <w:style w:type="paragraph" w:customStyle="1" w:styleId="activity-numbered--mpc">
    <w:name w:val="activity-numbered--mpc"/>
    <w:uiPriority w:val="2"/>
    <w:qFormat/>
    <w:rsid w:val="00E12FC6"/>
    <w:pPr>
      <w:keepNext/>
      <w:keepLines/>
      <w:tabs>
        <w:tab w:val="left" w:pos="851"/>
        <w:tab w:val="left" w:pos="3686"/>
        <w:tab w:val="left" w:pos="3969"/>
        <w:tab w:val="left" w:pos="6804"/>
        <w:tab w:val="left" w:pos="7088"/>
      </w:tabs>
      <w:spacing w:line="320" w:lineRule="exact"/>
      <w:ind w:left="851" w:hanging="284"/>
    </w:pPr>
    <w:rPr>
      <w:rFonts w:eastAsia="Calibri" w:cs="Times New Roman"/>
      <w:bCs/>
      <w:color w:val="000000"/>
    </w:rPr>
  </w:style>
  <w:style w:type="paragraph" w:customStyle="1" w:styleId="head-a">
    <w:name w:val="head-a"/>
    <w:qFormat/>
    <w:rsid w:val="00572595"/>
    <w:pPr>
      <w:keepNext/>
      <w:keepLines/>
      <w:spacing w:before="120" w:after="120" w:line="340" w:lineRule="exact"/>
    </w:pPr>
    <w:rPr>
      <w:rFonts w:eastAsia="Times New Roman" w:cs="Times New Roman"/>
      <w:b/>
      <w:color w:val="000000"/>
      <w:sz w:val="32"/>
      <w:szCs w:val="32"/>
    </w:rPr>
  </w:style>
  <w:style w:type="paragraph" w:customStyle="1" w:styleId="head-b">
    <w:name w:val="head-b"/>
    <w:qFormat/>
    <w:rsid w:val="00572595"/>
    <w:pPr>
      <w:keepNext/>
      <w:keepLines/>
      <w:spacing w:before="120" w:after="60" w:line="340" w:lineRule="exact"/>
    </w:pPr>
    <w:rPr>
      <w:rFonts w:eastAsia="Calibri" w:cs="Times New Roman"/>
      <w:b/>
      <w:color w:val="808080"/>
      <w:sz w:val="32"/>
    </w:rPr>
  </w:style>
  <w:style w:type="paragraph" w:customStyle="1" w:styleId="head-c">
    <w:name w:val="head-c"/>
    <w:qFormat/>
    <w:rsid w:val="00572595"/>
    <w:pPr>
      <w:keepNext/>
      <w:keepLines/>
      <w:spacing w:before="60" w:after="60" w:line="340" w:lineRule="exact"/>
      <w:ind w:left="709" w:hanging="425"/>
    </w:pPr>
    <w:rPr>
      <w:rFonts w:eastAsia="Calibri" w:cs="Times New Roman"/>
      <w:b/>
      <w:color w:val="000000"/>
      <w:sz w:val="28"/>
    </w:rPr>
  </w:style>
  <w:style w:type="paragraph" w:customStyle="1" w:styleId="head-d">
    <w:name w:val="head-d"/>
    <w:next w:val="instruction-unnumbered"/>
    <w:qFormat/>
    <w:rsid w:val="00572595"/>
    <w:pPr>
      <w:keepNext/>
      <w:keepLines/>
      <w:spacing w:before="240" w:line="340" w:lineRule="exact"/>
      <w:ind w:left="709" w:hanging="425"/>
    </w:pPr>
    <w:rPr>
      <w:rFonts w:eastAsia="Calibri" w:cs="Times New Roman"/>
      <w:b/>
      <w:color w:val="808080"/>
      <w:sz w:val="28"/>
    </w:rPr>
  </w:style>
  <w:style w:type="paragraph" w:customStyle="1" w:styleId="instruction-unnumbered">
    <w:name w:val="instruction-unnumbered"/>
    <w:basedOn w:val="Normal"/>
    <w:uiPriority w:val="1"/>
    <w:qFormat/>
    <w:rsid w:val="00572595"/>
    <w:pPr>
      <w:tabs>
        <w:tab w:val="left" w:pos="284"/>
        <w:tab w:val="left" w:pos="567"/>
        <w:tab w:val="left" w:pos="709"/>
        <w:tab w:val="left" w:pos="1134"/>
      </w:tabs>
      <w:snapToGrid w:val="0"/>
      <w:spacing w:before="60" w:after="60" w:line="320" w:lineRule="exact"/>
      <w:ind w:left="284" w:right="851"/>
    </w:pPr>
    <w:rPr>
      <w:rFonts w:asciiTheme="minorHAnsi" w:hAnsiTheme="minorHAnsi"/>
      <w:b/>
      <w:color w:val="000000"/>
      <w:sz w:val="26"/>
    </w:rPr>
  </w:style>
  <w:style w:type="paragraph" w:styleId="Title">
    <w:name w:val="Title"/>
    <w:aliases w:val="title"/>
    <w:basedOn w:val="Normal"/>
    <w:next w:val="Normal"/>
    <w:link w:val="TitleChar"/>
    <w:uiPriority w:val="10"/>
    <w:semiHidden/>
    <w:qFormat/>
    <w:rsid w:val="00572595"/>
    <w:pPr>
      <w:spacing w:before="240" w:after="120" w:line="340" w:lineRule="exact"/>
      <w:contextualSpacing/>
    </w:pPr>
    <w:rPr>
      <w:rFonts w:ascii="Arial" w:eastAsia="Times New Roman" w:hAnsi="Arial"/>
      <w:b/>
      <w:color w:val="000000"/>
      <w:spacing w:val="-10"/>
      <w:kern w:val="28"/>
      <w:sz w:val="32"/>
      <w:szCs w:val="56"/>
    </w:rPr>
  </w:style>
  <w:style w:type="character" w:customStyle="1" w:styleId="TitleChar">
    <w:name w:val="Title Char"/>
    <w:aliases w:val="title Char"/>
    <w:link w:val="Title"/>
    <w:uiPriority w:val="10"/>
    <w:semiHidden/>
    <w:rsid w:val="00572595"/>
    <w:rPr>
      <w:rFonts w:ascii="Arial" w:eastAsia="Times New Roman" w:hAnsi="Arial" w:cs="Times New Roman"/>
      <w:b/>
      <w:color w:val="000000"/>
      <w:spacing w:val="-10"/>
      <w:kern w:val="28"/>
      <w:sz w:val="32"/>
      <w:szCs w:val="56"/>
    </w:rPr>
  </w:style>
  <w:style w:type="character" w:customStyle="1" w:styleId="checkbox">
    <w:name w:val="checkbox"/>
    <w:uiPriority w:val="2"/>
    <w:qFormat/>
    <w:rsid w:val="00572595"/>
    <w:rPr>
      <w:rFonts w:ascii="Segoe UI Symbol" w:hAnsi="Segoe UI Symbol" w:cs="Arial Unicode MS"/>
      <w:color w:val="808080"/>
      <w:spacing w:val="0"/>
      <w:w w:val="100"/>
      <w:position w:val="-6"/>
      <w:sz w:val="36"/>
      <w:szCs w:val="40"/>
    </w:rPr>
  </w:style>
  <w:style w:type="character" w:customStyle="1" w:styleId="wol">
    <w:name w:val="wol"/>
    <w:uiPriority w:val="2"/>
    <w:qFormat/>
    <w:rsid w:val="00572595"/>
    <w:rPr>
      <w:rFonts w:asciiTheme="minorHAnsi" w:hAnsiTheme="minorHAnsi"/>
      <w:b w:val="0"/>
      <w:i w:val="0"/>
      <w:color w:val="000000"/>
      <w:position w:val="0"/>
      <w:sz w:val="24"/>
      <w:u w:val="single" w:color="000000"/>
    </w:rPr>
  </w:style>
  <w:style w:type="paragraph" w:customStyle="1" w:styleId="activity-numbered--centered">
    <w:name w:val="activity-numbered--centered"/>
    <w:uiPriority w:val="1"/>
    <w:qFormat/>
    <w:rsid w:val="00FD0FA2"/>
    <w:pPr>
      <w:keepNext/>
      <w:keepLines/>
      <w:tabs>
        <w:tab w:val="left" w:pos="284"/>
      </w:tabs>
      <w:spacing w:after="60" w:line="320" w:lineRule="exact"/>
      <w:jc w:val="center"/>
    </w:pPr>
    <w:rPr>
      <w:rFonts w:eastAsia="Calibri" w:cs="Times New Roman (Body CS)"/>
      <w:bCs/>
      <w:color w:val="000000"/>
      <w:sz w:val="28"/>
    </w:rPr>
  </w:style>
  <w:style w:type="paragraph" w:customStyle="1" w:styleId="activity-numbered--table">
    <w:name w:val="activity-numbered--table"/>
    <w:basedOn w:val="activity-numbered"/>
    <w:uiPriority w:val="2"/>
    <w:qFormat/>
    <w:rsid w:val="00572595"/>
    <w:pPr>
      <w:tabs>
        <w:tab w:val="left" w:pos="284"/>
      </w:tabs>
      <w:spacing w:after="60"/>
      <w:ind w:left="284" w:right="0"/>
    </w:pPr>
    <w:rPr>
      <w:rFonts w:cs="Times New Roman (Body CS)"/>
    </w:rPr>
  </w:style>
  <w:style w:type="character" w:customStyle="1" w:styleId="audio-icon">
    <w:name w:val="audio-icon"/>
    <w:uiPriority w:val="2"/>
    <w:qFormat/>
    <w:rsid w:val="00572595"/>
    <w:rPr>
      <w:position w:val="-6"/>
    </w:rPr>
  </w:style>
  <w:style w:type="character" w:customStyle="1" w:styleId="marks-frame">
    <w:name w:val="marks-frame"/>
    <w:uiPriority w:val="6"/>
    <w:qFormat/>
    <w:rsid w:val="00572595"/>
    <w:rPr>
      <w:rFonts w:ascii="Calibri" w:hAnsi="Calibri"/>
      <w:b/>
      <w:i w:val="0"/>
      <w:sz w:val="24"/>
      <w:bdr w:val="single" w:sz="6" w:space="0" w:color="808080"/>
    </w:rPr>
  </w:style>
  <w:style w:type="character" w:customStyle="1" w:styleId="instruction-italic">
    <w:name w:val="instruction-italic"/>
    <w:basedOn w:val="DefaultParagraphFont"/>
    <w:uiPriority w:val="1"/>
    <w:qFormat/>
    <w:rsid w:val="00572595"/>
    <w:rPr>
      <w:i/>
    </w:rPr>
  </w:style>
  <w:style w:type="paragraph" w:styleId="NormalWeb">
    <w:name w:val="Normal (Web)"/>
    <w:basedOn w:val="Normal"/>
    <w:uiPriority w:val="99"/>
    <w:semiHidden/>
    <w:unhideWhenUsed/>
    <w:locked/>
    <w:rsid w:val="00572595"/>
    <w:pPr>
      <w:spacing w:before="100" w:beforeAutospacing="1" w:after="100" w:afterAutospacing="1"/>
    </w:pPr>
    <w:rPr>
      <w:rFonts w:ascii="Times New Roman" w:eastAsia="Times New Roman" w:hAnsi="Times New Roman"/>
      <w:lang w:eastAsia="en-GB"/>
    </w:rPr>
  </w:style>
  <w:style w:type="character" w:styleId="PageNumber">
    <w:name w:val="page number"/>
    <w:uiPriority w:val="99"/>
    <w:unhideWhenUsed/>
    <w:locked/>
    <w:rsid w:val="00572595"/>
    <w:rPr>
      <w:rFonts w:ascii="Arial" w:hAnsi="Arial"/>
      <w:color w:val="808080"/>
      <w:sz w:val="22"/>
    </w:rPr>
  </w:style>
  <w:style w:type="paragraph" w:styleId="ListParagraph">
    <w:name w:val="List Paragraph"/>
    <w:basedOn w:val="Normal"/>
    <w:uiPriority w:val="34"/>
    <w:semiHidden/>
    <w:unhideWhenUsed/>
    <w:qFormat/>
    <w:locked/>
    <w:rsid w:val="00572595"/>
    <w:pPr>
      <w:ind w:left="720"/>
      <w:contextualSpacing/>
    </w:pPr>
  </w:style>
  <w:style w:type="paragraph" w:customStyle="1" w:styleId="reading-subhead">
    <w:name w:val="reading-subhead"/>
    <w:basedOn w:val="reading-text"/>
    <w:uiPriority w:val="10"/>
    <w:qFormat/>
    <w:rsid w:val="00572595"/>
    <w:pPr>
      <w:snapToGrid w:val="0"/>
      <w:spacing w:before="240" w:after="0"/>
    </w:pPr>
    <w:rPr>
      <w:rFonts w:asciiTheme="minorHAnsi" w:hAnsiTheme="minorHAnsi" w:cs="Times New Roman (Body CS)"/>
      <w:b/>
      <w:color w:val="808080" w:themeColor="background1" w:themeShade="80"/>
    </w:rPr>
  </w:style>
  <w:style w:type="paragraph" w:customStyle="1" w:styleId="activity-numbered--table--doubleDigits">
    <w:name w:val="activity-numbered--table--doubleDigits"/>
    <w:basedOn w:val="activity-numbered--table"/>
    <w:uiPriority w:val="2"/>
    <w:qFormat/>
    <w:rsid w:val="00572595"/>
    <w:pPr>
      <w:framePr w:hSpace="180" w:wrap="around" w:vAnchor="text" w:hAnchor="text" w:y="1"/>
      <w:ind w:left="397" w:hanging="397"/>
      <w:suppressOverlap/>
    </w:pPr>
  </w:style>
  <w:style w:type="paragraph" w:customStyle="1" w:styleId="marks">
    <w:name w:val="marks"/>
    <w:uiPriority w:val="6"/>
    <w:qFormat/>
    <w:rsid w:val="00572595"/>
    <w:pPr>
      <w:keepNext/>
      <w:keepLines/>
      <w:tabs>
        <w:tab w:val="right" w:pos="9639"/>
      </w:tabs>
      <w:spacing w:before="120"/>
      <w:ind w:left="284"/>
      <w:jc w:val="right"/>
    </w:pPr>
    <w:rPr>
      <w:rFonts w:eastAsia="Calibri" w:cs="Times New Roman"/>
      <w:b/>
      <w:bCs/>
      <w:color w:val="000000"/>
      <w:szCs w:val="20"/>
    </w:rPr>
  </w:style>
  <w:style w:type="paragraph" w:customStyle="1" w:styleId="article-generic--text">
    <w:name w:val="article-generic--text"/>
    <w:uiPriority w:val="4"/>
    <w:rsid w:val="00572595"/>
    <w:pPr>
      <w:keepNext/>
      <w:keepLines/>
      <w:suppressAutoHyphens/>
      <w:autoSpaceDE w:val="0"/>
      <w:autoSpaceDN w:val="0"/>
      <w:adjustRightInd w:val="0"/>
      <w:spacing w:before="60" w:after="60" w:line="280" w:lineRule="exact"/>
      <w:ind w:left="85" w:right="85"/>
      <w:textAlignment w:val="center"/>
    </w:pPr>
    <w:rPr>
      <w:rFonts w:ascii="Calibri Light" w:eastAsia="Calibri" w:hAnsi="Calibri Light" w:cs="Source Sans Pro"/>
      <w:color w:val="000000"/>
      <w:position w:val="6"/>
      <w:szCs w:val="20"/>
      <w:lang w:eastAsia="en-GB"/>
    </w:rPr>
  </w:style>
  <w:style w:type="paragraph" w:customStyle="1" w:styleId="article-generic--quote">
    <w:name w:val="article-generic--quote"/>
    <w:basedOn w:val="Normal"/>
    <w:uiPriority w:val="4"/>
    <w:rsid w:val="00572595"/>
    <w:pPr>
      <w:suppressAutoHyphens/>
      <w:autoSpaceDE w:val="0"/>
      <w:autoSpaceDN w:val="0"/>
      <w:adjustRightInd w:val="0"/>
      <w:spacing w:before="60" w:after="60"/>
      <w:ind w:left="85" w:right="85"/>
      <w:jc w:val="center"/>
      <w:textAlignment w:val="center"/>
    </w:pPr>
    <w:rPr>
      <w:rFonts w:ascii="Calibri Light" w:hAnsi="Calibri Light" w:cs="Source Sans Pro"/>
      <w:i/>
      <w:iCs/>
      <w:color w:val="000000"/>
      <w:lang w:eastAsia="en-GB"/>
    </w:rPr>
  </w:style>
  <w:style w:type="paragraph" w:customStyle="1" w:styleId="article-generic--panel">
    <w:name w:val="article-generic--panel"/>
    <w:uiPriority w:val="4"/>
    <w:rsid w:val="00572595"/>
    <w:pPr>
      <w:keepNext/>
      <w:keepLines/>
      <w:pBdr>
        <w:top w:val="single" w:sz="18" w:space="2" w:color="FFFFFF" w:themeColor="background1"/>
        <w:left w:val="single" w:sz="18" w:space="4" w:color="FFFFFF" w:themeColor="background1"/>
        <w:right w:val="single" w:sz="18" w:space="4" w:color="FFFFFF" w:themeColor="background1"/>
      </w:pBdr>
      <w:shd w:val="clear" w:color="auto" w:fill="D9D9D9" w:themeFill="background1" w:themeFillShade="D9"/>
      <w:spacing w:line="320" w:lineRule="exact"/>
      <w:ind w:left="85" w:right="85"/>
      <w:contextualSpacing/>
      <w:textboxTightWrap w:val="allLines"/>
      <w:outlineLvl w:val="0"/>
    </w:pPr>
    <w:rPr>
      <w:rFonts w:ascii="Calibri" w:eastAsia="Calibri" w:hAnsi="Calibri" w:cs="Source Sans Pro"/>
      <w:color w:val="000000" w:themeColor="text1"/>
      <w:szCs w:val="20"/>
      <w:lang w:eastAsia="en-GB"/>
    </w:rPr>
  </w:style>
  <w:style w:type="paragraph" w:customStyle="1" w:styleId="article-generic--head">
    <w:name w:val="article-generic--head"/>
    <w:uiPriority w:val="4"/>
    <w:qFormat/>
    <w:rsid w:val="00572595"/>
    <w:pPr>
      <w:keepNext/>
      <w:keepLines/>
      <w:spacing w:before="60"/>
      <w:ind w:left="85" w:right="85"/>
    </w:pPr>
    <w:rPr>
      <w:rFonts w:eastAsia="Calibri" w:cstheme="minorHAnsi"/>
      <w:b/>
      <w:bCs/>
      <w:color w:val="000000"/>
      <w:sz w:val="32"/>
      <w:szCs w:val="32"/>
      <w:lang w:eastAsia="en-GB"/>
    </w:rPr>
  </w:style>
  <w:style w:type="paragraph" w:customStyle="1" w:styleId="article-generic--byline">
    <w:name w:val="article-generic--byline"/>
    <w:uiPriority w:val="4"/>
    <w:qFormat/>
    <w:rsid w:val="00572595"/>
    <w:pPr>
      <w:keepNext/>
      <w:keepLines/>
      <w:spacing w:after="60" w:line="240" w:lineRule="exact"/>
      <w:ind w:left="85" w:right="85"/>
    </w:pPr>
    <w:rPr>
      <w:rFonts w:ascii="Calibri" w:eastAsia="Calibri" w:hAnsi="Calibri" w:cs="Calibri"/>
      <w:color w:val="000000"/>
      <w:sz w:val="18"/>
      <w:szCs w:val="18"/>
      <w:lang w:eastAsia="en-GB"/>
    </w:rPr>
  </w:style>
  <w:style w:type="paragraph" w:customStyle="1" w:styleId="article-generic--subhead">
    <w:name w:val="article-generic--subhead"/>
    <w:uiPriority w:val="4"/>
    <w:qFormat/>
    <w:rsid w:val="00572595"/>
    <w:pPr>
      <w:keepNext/>
      <w:keepLines/>
      <w:spacing w:before="200"/>
      <w:ind w:left="85" w:right="85"/>
    </w:pPr>
    <w:rPr>
      <w:rFonts w:eastAsia="Calibri" w:cstheme="minorHAnsi"/>
      <w:b/>
      <w:bCs/>
      <w:color w:val="000000"/>
      <w:lang w:eastAsia="en-GB"/>
    </w:rPr>
  </w:style>
  <w:style w:type="paragraph" w:customStyle="1" w:styleId="blog-digital--menu">
    <w:name w:val="blog-digital--menu"/>
    <w:uiPriority w:val="4"/>
    <w:qFormat/>
    <w:rsid w:val="00572595"/>
    <w:pPr>
      <w:keepNext/>
      <w:keepLines/>
      <w:shd w:val="clear" w:color="auto" w:fill="D9D9D9" w:themeFill="background1" w:themeFillShade="D9"/>
      <w:suppressAutoHyphens/>
      <w:spacing w:before="120" w:after="120" w:line="400" w:lineRule="exact"/>
      <w:ind w:left="85" w:right="85"/>
      <w:contextualSpacing/>
      <w:jc w:val="center"/>
    </w:pPr>
    <w:rPr>
      <w:rFonts w:ascii="Calibri Light" w:eastAsia="Calibri" w:hAnsi="Calibri Light" w:cs="Calibri Light"/>
      <w:color w:val="000000"/>
      <w:position w:val="4"/>
      <w:sz w:val="22"/>
      <w:szCs w:val="22"/>
      <w:lang w:eastAsia="en-GB"/>
    </w:rPr>
  </w:style>
  <w:style w:type="paragraph" w:customStyle="1" w:styleId="blog-digital--head">
    <w:name w:val="blog-digital--head"/>
    <w:uiPriority w:val="4"/>
    <w:qFormat/>
    <w:rsid w:val="00572595"/>
    <w:pPr>
      <w:keepNext/>
      <w:keepLines/>
      <w:spacing w:after="60"/>
      <w:ind w:left="85" w:right="85"/>
    </w:pPr>
    <w:rPr>
      <w:rFonts w:ascii="Calibri Light" w:eastAsia="Calibri" w:hAnsi="Calibri Light" w:cs="Calibri Light"/>
      <w:color w:val="000000"/>
      <w:sz w:val="36"/>
      <w:szCs w:val="36"/>
      <w:lang w:eastAsia="en-GB"/>
    </w:rPr>
  </w:style>
  <w:style w:type="paragraph" w:customStyle="1" w:styleId="blog-digital--byline">
    <w:name w:val="blog-digital--byline"/>
    <w:basedOn w:val="Normal"/>
    <w:uiPriority w:val="4"/>
    <w:qFormat/>
    <w:rsid w:val="00572595"/>
    <w:pPr>
      <w:suppressAutoHyphens/>
      <w:autoSpaceDE w:val="0"/>
      <w:autoSpaceDN w:val="0"/>
      <w:adjustRightInd w:val="0"/>
      <w:spacing w:after="113" w:line="200" w:lineRule="atLeast"/>
      <w:ind w:left="85"/>
      <w:textAlignment w:val="center"/>
    </w:pPr>
    <w:rPr>
      <w:rFonts w:ascii="Calibri Light" w:hAnsi="Calibri Light" w:cs="Calibri Light"/>
      <w:color w:val="000000"/>
      <w:sz w:val="18"/>
      <w:szCs w:val="18"/>
      <w:lang w:eastAsia="en-GB"/>
    </w:rPr>
  </w:style>
  <w:style w:type="paragraph" w:customStyle="1" w:styleId="blog-digital--subhead">
    <w:name w:val="blog-digital--subhead"/>
    <w:basedOn w:val="Normal"/>
    <w:uiPriority w:val="4"/>
    <w:qFormat/>
    <w:rsid w:val="00572595"/>
    <w:pPr>
      <w:suppressAutoHyphens/>
      <w:autoSpaceDE w:val="0"/>
      <w:autoSpaceDN w:val="0"/>
      <w:adjustRightInd w:val="0"/>
      <w:spacing w:after="60" w:line="320" w:lineRule="atLeast"/>
      <w:ind w:left="85" w:right="85"/>
      <w:textAlignment w:val="center"/>
    </w:pPr>
    <w:rPr>
      <w:rFonts w:ascii="Calibri Light" w:hAnsi="Calibri Light" w:cs="Calibri Light"/>
      <w:color w:val="000000"/>
      <w:sz w:val="28"/>
      <w:lang w:eastAsia="en-GB"/>
    </w:rPr>
  </w:style>
  <w:style w:type="paragraph" w:customStyle="1" w:styleId="blog-digital--text">
    <w:name w:val="blog-digital--text"/>
    <w:uiPriority w:val="4"/>
    <w:qFormat/>
    <w:rsid w:val="00572595"/>
    <w:pPr>
      <w:keepNext/>
      <w:keepLines/>
      <w:suppressAutoHyphens/>
      <w:spacing w:after="120" w:line="280" w:lineRule="exact"/>
      <w:ind w:left="85" w:right="85"/>
      <w:contextualSpacing/>
    </w:pPr>
    <w:rPr>
      <w:rFonts w:ascii="Calibri Light" w:eastAsia="Calibri" w:hAnsi="Calibri Light" w:cs="Calibri Light"/>
      <w:color w:val="000000"/>
      <w:szCs w:val="20"/>
      <w:lang w:eastAsia="en-GB"/>
    </w:rPr>
  </w:style>
  <w:style w:type="paragraph" w:customStyle="1" w:styleId="email-digital--header">
    <w:name w:val="email-digital--header"/>
    <w:uiPriority w:val="4"/>
    <w:qFormat/>
    <w:rsid w:val="00572595"/>
    <w:pPr>
      <w:keepNext/>
      <w:keepLines/>
      <w:pBdr>
        <w:bottom w:val="single" w:sz="4" w:space="2" w:color="000000" w:themeColor="text1"/>
        <w:between w:val="single" w:sz="4" w:space="1" w:color="000000" w:themeColor="text1"/>
      </w:pBdr>
      <w:suppressAutoHyphens/>
      <w:spacing w:before="60" w:after="60" w:line="300" w:lineRule="exact"/>
      <w:ind w:left="85" w:right="85"/>
      <w:contextualSpacing/>
    </w:pPr>
    <w:rPr>
      <w:rFonts w:ascii="Calibri" w:eastAsia="Calibri" w:hAnsi="Calibri" w:cs="Calibri"/>
      <w:color w:val="000000"/>
      <w:position w:val="6"/>
      <w:szCs w:val="20"/>
      <w:lang w:eastAsia="en-GB"/>
    </w:rPr>
  </w:style>
  <w:style w:type="paragraph" w:customStyle="1" w:styleId="email-digital--text">
    <w:name w:val="email-digital--text"/>
    <w:uiPriority w:val="4"/>
    <w:qFormat/>
    <w:rsid w:val="00572595"/>
    <w:pPr>
      <w:keepNext/>
      <w:keepLines/>
      <w:suppressAutoHyphens/>
      <w:spacing w:before="120" w:after="120" w:line="280" w:lineRule="exact"/>
      <w:ind w:left="85" w:right="85"/>
      <w:contextualSpacing/>
    </w:pPr>
    <w:rPr>
      <w:rFonts w:ascii="Calibri" w:eastAsia="Calibri" w:hAnsi="Calibri" w:cstheme="minorHAnsi"/>
      <w:color w:val="000000"/>
      <w:szCs w:val="20"/>
      <w:lang w:eastAsia="en-GB"/>
    </w:rPr>
  </w:style>
  <w:style w:type="paragraph" w:customStyle="1" w:styleId="letter-generic--address">
    <w:name w:val="letter-generic--address"/>
    <w:uiPriority w:val="4"/>
    <w:qFormat/>
    <w:rsid w:val="00572595"/>
    <w:pPr>
      <w:keepNext/>
      <w:keepLines/>
      <w:tabs>
        <w:tab w:val="left" w:pos="5211"/>
      </w:tabs>
      <w:suppressAutoHyphens/>
      <w:spacing w:before="240" w:line="280" w:lineRule="exact"/>
      <w:ind w:right="567"/>
      <w:contextualSpacing/>
      <w:jc w:val="right"/>
    </w:pPr>
    <w:rPr>
      <w:rFonts w:ascii="Calibri Light" w:eastAsia="Calibri" w:hAnsi="Calibri Light" w:cs="Calibri"/>
      <w:color w:val="000000"/>
      <w:szCs w:val="20"/>
      <w:lang w:eastAsia="en-GB"/>
    </w:rPr>
  </w:style>
  <w:style w:type="paragraph" w:customStyle="1" w:styleId="letter-generic--text">
    <w:name w:val="letter-generic--text"/>
    <w:uiPriority w:val="4"/>
    <w:qFormat/>
    <w:rsid w:val="00572595"/>
    <w:pPr>
      <w:keepNext/>
      <w:keepLines/>
      <w:suppressAutoHyphens/>
      <w:spacing w:before="120" w:after="120" w:line="280" w:lineRule="exact"/>
      <w:ind w:left="567" w:right="170"/>
      <w:contextualSpacing/>
    </w:pPr>
    <w:rPr>
      <w:rFonts w:ascii="Calibri Light" w:eastAsia="Calibri" w:hAnsi="Calibri Light" w:cs="Calibri"/>
      <w:color w:val="000000"/>
      <w:szCs w:val="20"/>
      <w:lang w:eastAsia="en-GB"/>
    </w:rPr>
  </w:style>
  <w:style w:type="paragraph" w:customStyle="1" w:styleId="note-generic--text">
    <w:name w:val="note-generic--text"/>
    <w:basedOn w:val="BalloonText"/>
    <w:uiPriority w:val="4"/>
    <w:qFormat/>
    <w:rsid w:val="00572595"/>
    <w:pPr>
      <w:spacing w:before="120" w:after="120" w:line="280" w:lineRule="exact"/>
      <w:ind w:left="142" w:right="142"/>
      <w:contextualSpacing/>
    </w:pPr>
    <w:rPr>
      <w:rFonts w:ascii="Bradley Hand ITC" w:hAnsi="Bradley Hand ITC" w:cs="Calibri"/>
      <w:sz w:val="24"/>
      <w:szCs w:val="22"/>
    </w:rPr>
  </w:style>
  <w:style w:type="paragraph" w:customStyle="1" w:styleId="notice-generic--head">
    <w:name w:val="notice-generic--head"/>
    <w:uiPriority w:val="4"/>
    <w:qFormat/>
    <w:rsid w:val="00572595"/>
    <w:pPr>
      <w:keepNext/>
      <w:keepLines/>
      <w:pBdr>
        <w:bottom w:val="single" w:sz="4" w:space="1" w:color="auto"/>
      </w:pBdr>
      <w:suppressAutoHyphens/>
      <w:adjustRightInd w:val="0"/>
      <w:snapToGrid w:val="0"/>
      <w:spacing w:before="120" w:line="360" w:lineRule="atLeast"/>
      <w:ind w:left="85" w:right="85"/>
      <w:jc w:val="center"/>
    </w:pPr>
    <w:rPr>
      <w:rFonts w:ascii="Calibri" w:eastAsia="Calibri" w:hAnsi="Calibri" w:cs="Calibri"/>
      <w:b/>
      <w:bCs/>
      <w:color w:val="000000"/>
      <w:sz w:val="28"/>
      <w:szCs w:val="28"/>
      <w:lang w:eastAsia="en-GB"/>
    </w:rPr>
  </w:style>
  <w:style w:type="paragraph" w:customStyle="1" w:styleId="notice-generic--subhead">
    <w:name w:val="notice-generic--subhead"/>
    <w:uiPriority w:val="4"/>
    <w:qFormat/>
    <w:rsid w:val="00572595"/>
    <w:pPr>
      <w:keepNext/>
      <w:keepLines/>
      <w:suppressAutoHyphens/>
      <w:spacing w:before="60" w:after="60"/>
      <w:ind w:left="85" w:right="85"/>
      <w:contextualSpacing/>
    </w:pPr>
    <w:rPr>
      <w:rFonts w:ascii="Calibri" w:eastAsia="Calibri" w:hAnsi="Calibri" w:cs="Calibri"/>
      <w:b/>
      <w:bCs/>
      <w:color w:val="000000"/>
      <w:sz w:val="22"/>
      <w:szCs w:val="22"/>
      <w:lang w:eastAsia="en-GB"/>
    </w:rPr>
  </w:style>
  <w:style w:type="paragraph" w:customStyle="1" w:styleId="notice-generic--text">
    <w:name w:val="notice-generic--text"/>
    <w:uiPriority w:val="4"/>
    <w:qFormat/>
    <w:rsid w:val="00572595"/>
    <w:pPr>
      <w:keepNext/>
      <w:keepLines/>
      <w:suppressAutoHyphens/>
      <w:spacing w:after="120" w:line="280" w:lineRule="exact"/>
      <w:ind w:left="85" w:right="85"/>
      <w:contextualSpacing/>
    </w:pPr>
    <w:rPr>
      <w:rFonts w:ascii="Calibri" w:eastAsia="Calibri" w:hAnsi="Calibri" w:cs="Calibri"/>
      <w:color w:val="000000"/>
      <w:szCs w:val="20"/>
      <w:lang w:eastAsia="en-GB"/>
    </w:rPr>
  </w:style>
  <w:style w:type="paragraph" w:customStyle="1" w:styleId="review-generic--head">
    <w:name w:val="review-generic--head"/>
    <w:basedOn w:val="Normal"/>
    <w:uiPriority w:val="4"/>
    <w:qFormat/>
    <w:rsid w:val="00572595"/>
    <w:pPr>
      <w:suppressAutoHyphens/>
      <w:autoSpaceDE w:val="0"/>
      <w:autoSpaceDN w:val="0"/>
      <w:adjustRightInd w:val="0"/>
      <w:spacing w:before="60" w:after="113" w:line="400" w:lineRule="atLeast"/>
      <w:ind w:left="85" w:right="85"/>
      <w:contextualSpacing/>
      <w:textAlignment w:val="center"/>
    </w:pPr>
    <w:rPr>
      <w:rFonts w:ascii="Abadi" w:hAnsi="Abadi" w:cs="Calibri"/>
      <w:color w:val="000000"/>
      <w:sz w:val="32"/>
      <w:szCs w:val="36"/>
      <w:lang w:eastAsia="en-GB"/>
    </w:rPr>
  </w:style>
  <w:style w:type="paragraph" w:customStyle="1" w:styleId="review-generic--intro">
    <w:name w:val="review-generic--intro"/>
    <w:uiPriority w:val="4"/>
    <w:qFormat/>
    <w:rsid w:val="00572595"/>
    <w:pPr>
      <w:keepNext/>
      <w:keepLines/>
      <w:suppressAutoHyphens/>
      <w:spacing w:line="280" w:lineRule="exact"/>
      <w:ind w:left="85" w:right="85"/>
    </w:pPr>
    <w:rPr>
      <w:rFonts w:ascii="Abadi" w:eastAsia="Calibri" w:hAnsi="Abadi" w:cs="Calibri"/>
      <w:color w:val="000000"/>
      <w:szCs w:val="22"/>
      <w:lang w:eastAsia="en-GB"/>
    </w:rPr>
  </w:style>
  <w:style w:type="paragraph" w:customStyle="1" w:styleId="review-generic--subhead">
    <w:name w:val="review-generic--subhead"/>
    <w:uiPriority w:val="4"/>
    <w:qFormat/>
    <w:rsid w:val="00572595"/>
    <w:pPr>
      <w:keepNext/>
      <w:keepLines/>
      <w:suppressAutoHyphens/>
      <w:spacing w:before="60" w:line="320" w:lineRule="exact"/>
      <w:ind w:left="85" w:right="85"/>
    </w:pPr>
    <w:rPr>
      <w:rFonts w:ascii="Abadi" w:eastAsia="Calibri" w:hAnsi="Abadi" w:cs="Calibri"/>
      <w:color w:val="000000"/>
      <w:sz w:val="28"/>
      <w:lang w:eastAsia="en-GB"/>
    </w:rPr>
  </w:style>
  <w:style w:type="paragraph" w:customStyle="1" w:styleId="review-generic--text">
    <w:name w:val="review-generic--text"/>
    <w:uiPriority w:val="4"/>
    <w:qFormat/>
    <w:rsid w:val="00572595"/>
    <w:pPr>
      <w:keepNext/>
      <w:keepLines/>
      <w:suppressAutoHyphens/>
      <w:spacing w:after="120" w:line="280" w:lineRule="exact"/>
      <w:ind w:left="85" w:right="85"/>
      <w:contextualSpacing/>
    </w:pPr>
    <w:rPr>
      <w:rFonts w:ascii="Abadi Extra Light" w:eastAsia="Calibri" w:hAnsi="Abadi Extra Light" w:cs="Calibri Light"/>
      <w:color w:val="000000"/>
      <w:szCs w:val="20"/>
      <w:lang w:eastAsia="en-GB"/>
    </w:rPr>
  </w:style>
  <w:style w:type="table" w:customStyle="1" w:styleId="instant-message--container">
    <w:name w:val="instant-message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top w:w="142" w:type="dxa"/>
        <w:left w:w="142" w:type="dxa"/>
        <w:bottom w:w="142" w:type="dxa"/>
        <w:right w:w="142" w:type="dxa"/>
      </w:tblCellMar>
    </w:tblPr>
  </w:style>
  <w:style w:type="paragraph" w:customStyle="1" w:styleId="article-generic--intro">
    <w:name w:val="article-generic--intro"/>
    <w:uiPriority w:val="4"/>
    <w:qFormat/>
    <w:rsid w:val="00572595"/>
    <w:pPr>
      <w:keepNext/>
      <w:keepLines/>
      <w:spacing w:before="60" w:after="60" w:line="280" w:lineRule="exact"/>
      <w:ind w:left="85" w:right="85"/>
    </w:pPr>
    <w:rPr>
      <w:rFonts w:ascii="Calibri" w:eastAsia="Calibri" w:hAnsi="Calibri" w:cs="Calibri"/>
      <w:color w:val="000000"/>
      <w:szCs w:val="22"/>
      <w:lang w:eastAsia="en-GB"/>
    </w:rPr>
  </w:style>
  <w:style w:type="paragraph" w:customStyle="1" w:styleId="activity-unumbered--before-rdg-text">
    <w:name w:val="activity-unumbered--before-rdg-text"/>
    <w:basedOn w:val="activity-unnumbered"/>
    <w:uiPriority w:val="2"/>
    <w:qFormat/>
    <w:rsid w:val="00572595"/>
    <w:pPr>
      <w:spacing w:before="120" w:after="60" w:line="300" w:lineRule="exact"/>
    </w:pPr>
    <w:rPr>
      <w:rFonts w:ascii="Calibri" w:hAnsi="Calibri"/>
    </w:rPr>
  </w:style>
  <w:style w:type="paragraph" w:customStyle="1" w:styleId="activity-numbered--mpc4">
    <w:name w:val="activity-numbered--mpc4"/>
    <w:basedOn w:val="activity-numbered--mpc"/>
    <w:uiPriority w:val="10"/>
    <w:qFormat/>
    <w:rsid w:val="00572595"/>
    <w:pPr>
      <w:tabs>
        <w:tab w:val="clear" w:pos="3686"/>
        <w:tab w:val="clear" w:pos="3969"/>
        <w:tab w:val="clear" w:pos="6804"/>
        <w:tab w:val="clear" w:pos="7088"/>
        <w:tab w:val="left" w:pos="567"/>
        <w:tab w:val="left" w:pos="1276"/>
        <w:tab w:val="left" w:pos="2552"/>
        <w:tab w:val="left" w:pos="2835"/>
        <w:tab w:val="left" w:pos="4253"/>
        <w:tab w:val="left" w:pos="4536"/>
        <w:tab w:val="left" w:pos="5954"/>
        <w:tab w:val="left" w:pos="6237"/>
      </w:tabs>
      <w:snapToGrid w:val="0"/>
      <w:ind w:left="0" w:firstLine="284"/>
      <w:contextualSpacing/>
    </w:pPr>
    <w:rPr>
      <w:rFonts w:ascii="Calibri" w:hAnsi="Calibri"/>
    </w:rPr>
  </w:style>
  <w:style w:type="table" w:customStyle="1" w:styleId="article-generic--container">
    <w:name w:val="article-generic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blog-digital--container">
    <w:name w:val="blog-digital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  <w:tblCellMar>
        <w:left w:w="0" w:type="dxa"/>
        <w:right w:w="0" w:type="dxa"/>
      </w:tblCellMar>
    </w:tblPr>
    <w:tcPr>
      <w:shd w:val="clear" w:color="auto" w:fill="auto"/>
    </w:tcPr>
  </w:style>
  <w:style w:type="table" w:customStyle="1" w:styleId="email-digital--container">
    <w:name w:val="email-digital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letter-generic--container">
    <w:name w:val="letter-generic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bottom w:w="113" w:type="dxa"/>
        <w:right w:w="0" w:type="dxa"/>
      </w:tblCellMar>
    </w:tblPr>
  </w:style>
  <w:style w:type="table" w:customStyle="1" w:styleId="note-generic--container">
    <w:name w:val="note-generic--container"/>
    <w:basedOn w:val="TableNormal"/>
    <w:uiPriority w:val="99"/>
    <w:rsid w:val="006A5AF6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notice-generic--container">
    <w:name w:val="notice-generic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review-generic--container">
    <w:name w:val="review-generic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text-message--container">
    <w:name w:val="text-message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bottom w:w="142" w:type="dxa"/>
        <w:right w:w="0" w:type="dxa"/>
      </w:tblCellMar>
    </w:tblPr>
  </w:style>
  <w:style w:type="character" w:customStyle="1" w:styleId="Caption1">
    <w:name w:val="Caption1"/>
    <w:basedOn w:val="DefaultParagraphFont"/>
    <w:uiPriority w:val="1"/>
    <w:qFormat/>
    <w:rsid w:val="00572595"/>
    <w:rPr>
      <w:rFonts w:asciiTheme="minorHAnsi" w:hAnsiTheme="minorHAnsi"/>
      <w:sz w:val="24"/>
    </w:rPr>
  </w:style>
  <w:style w:type="paragraph" w:customStyle="1" w:styleId="activity-oneline--mpc">
    <w:name w:val="activity-oneline--mpc"/>
    <w:basedOn w:val="Normal"/>
    <w:uiPriority w:val="1"/>
    <w:rsid w:val="00E12FC6"/>
    <w:pPr>
      <w:tabs>
        <w:tab w:val="left" w:pos="851"/>
        <w:tab w:val="left" w:pos="3686"/>
        <w:tab w:val="left" w:pos="3969"/>
        <w:tab w:val="left" w:pos="6804"/>
        <w:tab w:val="left" w:pos="7088"/>
      </w:tabs>
      <w:spacing w:line="340" w:lineRule="exact"/>
      <w:ind w:left="568" w:hanging="284"/>
    </w:pPr>
    <w:rPr>
      <w:rFonts w:eastAsiaTheme="minorEastAsia"/>
      <w:lang w:eastAsia="en-GB"/>
    </w:rPr>
  </w:style>
  <w:style w:type="paragraph" w:customStyle="1" w:styleId="advert-generic--bullet">
    <w:name w:val="advert-generic--bullet"/>
    <w:uiPriority w:val="10"/>
    <w:qFormat/>
    <w:rsid w:val="00572595"/>
    <w:pPr>
      <w:keepNext/>
      <w:keepLines/>
      <w:numPr>
        <w:numId w:val="2"/>
      </w:numPr>
      <w:spacing w:before="120" w:after="120" w:line="320" w:lineRule="exact"/>
      <w:contextualSpacing/>
    </w:pPr>
    <w:rPr>
      <w:rFonts w:ascii="Calibri" w:eastAsia="Calibri" w:hAnsi="Calibri" w:cs="Times New Roman"/>
      <w:bCs/>
      <w:sz w:val="22"/>
      <w:szCs w:val="22"/>
      <w:lang w:eastAsia="en-GB"/>
    </w:rPr>
  </w:style>
  <w:style w:type="table" w:customStyle="1" w:styleId="advert-generic--container">
    <w:name w:val="advert-generic--container"/>
    <w:basedOn w:val="TableNormal"/>
    <w:uiPriority w:val="99"/>
    <w:rsid w:val="00572595"/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113" w:type="dxa"/>
        <w:bottom w:w="113" w:type="dxa"/>
        <w:right w:w="113" w:type="dxa"/>
      </w:tblCellMar>
    </w:tblPr>
  </w:style>
  <w:style w:type="paragraph" w:customStyle="1" w:styleId="advert-generic--head">
    <w:name w:val="advert-generic--head"/>
    <w:uiPriority w:val="10"/>
    <w:qFormat/>
    <w:rsid w:val="00572595"/>
    <w:pPr>
      <w:keepNext/>
      <w:keepLines/>
      <w:spacing w:before="120"/>
      <w:jc w:val="center"/>
    </w:pPr>
    <w:rPr>
      <w:rFonts w:asciiTheme="majorHAnsi" w:eastAsia="Calibri" w:hAnsiTheme="majorHAnsi" w:cs="Times New Roman"/>
      <w:sz w:val="32"/>
      <w:szCs w:val="28"/>
      <w:lang w:eastAsia="en-GB"/>
    </w:rPr>
  </w:style>
  <w:style w:type="paragraph" w:customStyle="1" w:styleId="advert-generic--introPara">
    <w:name w:val="advert-generic--introPara"/>
    <w:uiPriority w:val="10"/>
    <w:qFormat/>
    <w:rsid w:val="00572595"/>
    <w:pPr>
      <w:keepNext/>
      <w:keepLines/>
      <w:pBdr>
        <w:top w:val="single" w:sz="4" w:space="1" w:color="auto"/>
        <w:bottom w:val="single" w:sz="4" w:space="1" w:color="auto"/>
      </w:pBdr>
      <w:spacing w:before="120" w:line="320" w:lineRule="exact"/>
    </w:pPr>
    <w:rPr>
      <w:rFonts w:ascii="Calibri" w:eastAsia="Calibri" w:hAnsi="Calibri" w:cs="Times New Roman"/>
      <w:bCs/>
      <w:sz w:val="22"/>
      <w:szCs w:val="22"/>
      <w:lang w:eastAsia="en-GB"/>
    </w:rPr>
  </w:style>
  <w:style w:type="paragraph" w:customStyle="1" w:styleId="advert-generic--subhead">
    <w:name w:val="advert-generic--subhead"/>
    <w:uiPriority w:val="10"/>
    <w:qFormat/>
    <w:rsid w:val="00572595"/>
    <w:pPr>
      <w:keepNext/>
      <w:keepLines/>
      <w:spacing w:before="120" w:line="320" w:lineRule="exact"/>
    </w:pPr>
    <w:rPr>
      <w:rFonts w:ascii="Calibri" w:eastAsia="Calibri" w:hAnsi="Calibri" w:cs="Times New Roman"/>
      <w:b/>
      <w:color w:val="808080" w:themeColor="background1" w:themeShade="80"/>
      <w:sz w:val="22"/>
      <w:szCs w:val="22"/>
      <w:lang w:eastAsia="en-GB"/>
    </w:rPr>
  </w:style>
  <w:style w:type="paragraph" w:customStyle="1" w:styleId="advert-generic--text">
    <w:name w:val="advert-generic--text"/>
    <w:uiPriority w:val="10"/>
    <w:qFormat/>
    <w:rsid w:val="00572595"/>
    <w:pPr>
      <w:keepNext/>
      <w:keepLines/>
      <w:spacing w:before="60" w:line="320" w:lineRule="exact"/>
    </w:pPr>
    <w:rPr>
      <w:rFonts w:ascii="Calibri" w:eastAsia="Calibri" w:hAnsi="Calibri" w:cs="Calibri"/>
      <w:sz w:val="22"/>
      <w:szCs w:val="22"/>
      <w:lang w:eastAsia="en-GB"/>
    </w:rPr>
  </w:style>
  <w:style w:type="paragraph" w:customStyle="1" w:styleId="instant-message--head">
    <w:name w:val="instant-message--head"/>
    <w:basedOn w:val="Normal"/>
    <w:uiPriority w:val="4"/>
    <w:qFormat/>
    <w:rsid w:val="00572595"/>
    <w:pPr>
      <w:shd w:val="clear" w:color="auto" w:fill="808080" w:themeFill="background1" w:themeFillShade="80"/>
      <w:suppressAutoHyphens/>
      <w:spacing w:before="120" w:after="60" w:line="300" w:lineRule="exact"/>
      <w:ind w:left="85" w:right="85"/>
      <w:jc w:val="center"/>
    </w:pPr>
    <w:rPr>
      <w:rFonts w:cs="Calibri"/>
      <w:color w:val="FFFFFF" w:themeColor="background1"/>
      <w:position w:val="2"/>
    </w:rPr>
  </w:style>
  <w:style w:type="paragraph" w:customStyle="1" w:styleId="instant-message--left">
    <w:name w:val="instant-message--left"/>
    <w:basedOn w:val="Normal"/>
    <w:uiPriority w:val="4"/>
    <w:qFormat/>
    <w:rsid w:val="00572595"/>
    <w:pPr>
      <w:suppressAutoHyphens/>
      <w:snapToGrid w:val="0"/>
      <w:spacing w:before="60" w:line="280" w:lineRule="exact"/>
      <w:ind w:left="79" w:right="1134"/>
      <w:contextualSpacing/>
    </w:pPr>
    <w:rPr>
      <w:rFonts w:cs="Calibri"/>
      <w:color w:val="595959" w:themeColor="text1" w:themeTint="A6"/>
      <w:szCs w:val="20"/>
    </w:rPr>
  </w:style>
  <w:style w:type="paragraph" w:customStyle="1" w:styleId="instant-message--right">
    <w:name w:val="instant-message--right"/>
    <w:basedOn w:val="Normal"/>
    <w:uiPriority w:val="4"/>
    <w:qFormat/>
    <w:rsid w:val="00572595"/>
    <w:pPr>
      <w:suppressAutoHyphens/>
      <w:snapToGrid w:val="0"/>
      <w:spacing w:before="60" w:line="280" w:lineRule="exact"/>
      <w:ind w:left="567" w:right="79"/>
      <w:contextualSpacing/>
    </w:pPr>
    <w:rPr>
      <w:rFonts w:cs="Calibri"/>
      <w:szCs w:val="20"/>
    </w:rPr>
  </w:style>
  <w:style w:type="character" w:customStyle="1" w:styleId="normaltextrun">
    <w:name w:val="normaltextrun"/>
    <w:basedOn w:val="DefaultParagraphFont"/>
    <w:uiPriority w:val="7"/>
    <w:locked/>
    <w:rsid w:val="00572595"/>
  </w:style>
  <w:style w:type="character" w:customStyle="1" w:styleId="eop">
    <w:name w:val="eop"/>
    <w:basedOn w:val="DefaultParagraphFont"/>
    <w:uiPriority w:val="7"/>
    <w:locked/>
    <w:rsid w:val="00572595"/>
  </w:style>
  <w:style w:type="paragraph" w:customStyle="1" w:styleId="activity-numbered--after-rdg-text">
    <w:name w:val="activity-numbered--after-rdg-text"/>
    <w:basedOn w:val="activity-numbered"/>
    <w:uiPriority w:val="2"/>
    <w:qFormat/>
    <w:rsid w:val="00572595"/>
    <w:pPr>
      <w:adjustRightInd/>
      <w:snapToGrid/>
      <w:spacing w:before="120"/>
    </w:pPr>
    <w:rPr>
      <w:rFonts w:ascii="Calibri" w:hAnsi="Calibri"/>
    </w:rPr>
  </w:style>
  <w:style w:type="paragraph" w:customStyle="1" w:styleId="activity-numbered--mpc--first-and-last">
    <w:name w:val="activity-numbered--mpc--first-and-last"/>
    <w:basedOn w:val="activity-numbered--mpc"/>
    <w:uiPriority w:val="2"/>
    <w:qFormat/>
    <w:rsid w:val="00572595"/>
    <w:pPr>
      <w:keepNext w:val="0"/>
      <w:widowControl w:val="0"/>
      <w:spacing w:after="200"/>
    </w:pPr>
    <w:rPr>
      <w:rFonts w:ascii="Calibri" w:hAnsi="Calibri"/>
    </w:rPr>
  </w:style>
  <w:style w:type="paragraph" w:customStyle="1" w:styleId="activity-numbered--mpc-space-after">
    <w:name w:val="activity-numbered--mpc-space-after"/>
    <w:basedOn w:val="activity-numbered--mpc--first-and-last"/>
    <w:uiPriority w:val="2"/>
    <w:qFormat/>
    <w:rsid w:val="00572595"/>
  </w:style>
  <w:style w:type="table" w:customStyle="1" w:styleId="form-generic--container">
    <w:name w:val="form-generic--container"/>
    <w:basedOn w:val="TableNormal"/>
    <w:uiPriority w:val="99"/>
    <w:rsid w:val="00572595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  <w:tblStylePr w:type="firstRow">
      <w:tblPr/>
      <w:tcPr>
        <w:tcBorders>
          <w:insideH w:val="nil"/>
          <w:insideV w:val="nil"/>
        </w:tcBorders>
      </w:tcPr>
    </w:tblStylePr>
  </w:style>
  <w:style w:type="paragraph" w:customStyle="1" w:styleId="form-generic--field">
    <w:name w:val="form-generic--field"/>
    <w:uiPriority w:val="4"/>
    <w:qFormat/>
    <w:rsid w:val="00572595"/>
    <w:pPr>
      <w:spacing w:before="120" w:after="120" w:line="280" w:lineRule="exact"/>
      <w:ind w:left="113"/>
    </w:pPr>
    <w:rPr>
      <w:rFonts w:ascii="Calibri" w:eastAsia="Calibri" w:hAnsi="Calibri" w:cs="Calibri"/>
      <w:color w:val="000000"/>
      <w:szCs w:val="22"/>
      <w:lang w:eastAsia="en-GB"/>
    </w:rPr>
  </w:style>
  <w:style w:type="paragraph" w:customStyle="1" w:styleId="form-generic--head">
    <w:name w:val="form-generic--head"/>
    <w:uiPriority w:val="4"/>
    <w:qFormat/>
    <w:rsid w:val="00572595"/>
    <w:pPr>
      <w:spacing w:before="120" w:after="120"/>
      <w:ind w:left="113"/>
    </w:pPr>
    <w:rPr>
      <w:rFonts w:ascii="Calibri" w:eastAsia="Calibri" w:hAnsi="Calibri" w:cstheme="minorHAnsi"/>
      <w:b/>
      <w:bCs/>
      <w:color w:val="000000"/>
      <w:sz w:val="32"/>
      <w:szCs w:val="32"/>
      <w:lang w:eastAsia="en-GB"/>
    </w:rPr>
  </w:style>
  <w:style w:type="paragraph" w:customStyle="1" w:styleId="paragraph-context">
    <w:name w:val="paragraph-context"/>
    <w:basedOn w:val="reading-text"/>
    <w:uiPriority w:val="4"/>
    <w:qFormat/>
    <w:rsid w:val="00572595"/>
    <w:pPr>
      <w:spacing w:after="120"/>
      <w:ind w:right="1134"/>
    </w:pPr>
  </w:style>
  <w:style w:type="paragraph" w:customStyle="1" w:styleId="activity-dialogue--table">
    <w:name w:val="activity-dialogue--table"/>
    <w:basedOn w:val="Normal"/>
    <w:uiPriority w:val="2"/>
    <w:rsid w:val="00572595"/>
    <w:pPr>
      <w:keepNext w:val="0"/>
      <w:keepLines w:val="0"/>
      <w:spacing w:line="320" w:lineRule="exact"/>
      <w:ind w:left="284" w:hanging="284"/>
    </w:pPr>
    <w:rPr>
      <w:rFonts w:asciiTheme="minorHAnsi" w:eastAsiaTheme="minorEastAsia" w:hAnsiTheme="minorHAnsi"/>
      <w:lang w:eastAsia="en-GB"/>
    </w:rPr>
  </w:style>
  <w:style w:type="paragraph" w:customStyle="1" w:styleId="activity-numbered--common">
    <w:name w:val="activity-numbered--common"/>
    <w:uiPriority w:val="2"/>
    <w:qFormat/>
    <w:rsid w:val="00572595"/>
    <w:pPr>
      <w:keepNext/>
      <w:keepLines/>
      <w:tabs>
        <w:tab w:val="left" w:pos="6804"/>
        <w:tab w:val="left" w:pos="7088"/>
        <w:tab w:val="left" w:pos="7371"/>
        <w:tab w:val="left" w:pos="7655"/>
        <w:tab w:val="left" w:pos="7938"/>
        <w:tab w:val="left" w:pos="8505"/>
        <w:tab w:val="left" w:pos="8930"/>
      </w:tabs>
      <w:snapToGrid w:val="0"/>
      <w:spacing w:line="320" w:lineRule="exact"/>
      <w:ind w:left="568" w:hanging="284"/>
    </w:pPr>
    <w:rPr>
      <w:rFonts w:ascii="Calibri" w:eastAsia="Calibri" w:hAnsi="Calibri" w:cs="Times New Roman"/>
      <w:bCs/>
      <w:color w:val="000000"/>
    </w:rPr>
  </w:style>
  <w:style w:type="paragraph" w:customStyle="1" w:styleId="activity-numbered--common--oneline-after-rdg-text">
    <w:name w:val="activity-numbered--common--oneline-after-rdg-text"/>
    <w:basedOn w:val="Normal"/>
    <w:uiPriority w:val="2"/>
    <w:qFormat/>
    <w:rsid w:val="00572595"/>
    <w:pPr>
      <w:keepNext w:val="0"/>
      <w:tabs>
        <w:tab w:val="left" w:pos="6804"/>
        <w:tab w:val="left" w:pos="7088"/>
        <w:tab w:val="left" w:pos="7371"/>
        <w:tab w:val="left" w:pos="7655"/>
        <w:tab w:val="left" w:pos="7938"/>
        <w:tab w:val="left" w:pos="8505"/>
        <w:tab w:val="left" w:pos="8930"/>
      </w:tabs>
      <w:snapToGrid w:val="0"/>
      <w:spacing w:before="60" w:after="200" w:line="320" w:lineRule="exact"/>
      <w:ind w:left="568" w:hanging="284"/>
    </w:pPr>
    <w:rPr>
      <w:bCs/>
      <w:color w:val="000000"/>
    </w:rPr>
  </w:style>
  <w:style w:type="paragraph" w:customStyle="1" w:styleId="activity-numbered--common-after-rdg-text">
    <w:name w:val="activity-numbered--common-after-rdg-text"/>
    <w:basedOn w:val="Normal"/>
    <w:uiPriority w:val="2"/>
    <w:qFormat/>
    <w:rsid w:val="00572595"/>
    <w:pPr>
      <w:tabs>
        <w:tab w:val="left" w:pos="6804"/>
        <w:tab w:val="left" w:pos="7088"/>
        <w:tab w:val="left" w:pos="7371"/>
        <w:tab w:val="left" w:pos="7655"/>
        <w:tab w:val="left" w:pos="7938"/>
        <w:tab w:val="left" w:pos="8505"/>
        <w:tab w:val="left" w:pos="8930"/>
      </w:tabs>
      <w:snapToGrid w:val="0"/>
      <w:spacing w:before="120" w:line="320" w:lineRule="exact"/>
      <w:ind w:left="568" w:hanging="284"/>
    </w:pPr>
    <w:rPr>
      <w:bCs/>
      <w:color w:val="000000"/>
    </w:rPr>
  </w:style>
  <w:style w:type="paragraph" w:customStyle="1" w:styleId="activity-numbered--space-before">
    <w:name w:val="activity-numbered--space-before"/>
    <w:basedOn w:val="activity-numbered"/>
    <w:uiPriority w:val="2"/>
    <w:qFormat/>
    <w:rsid w:val="00572595"/>
    <w:pPr>
      <w:adjustRightInd/>
      <w:snapToGrid/>
      <w:spacing w:before="120"/>
    </w:pPr>
    <w:rPr>
      <w:rFonts w:ascii="Calibri" w:hAnsi="Calibri"/>
    </w:rPr>
  </w:style>
  <w:style w:type="paragraph" w:customStyle="1" w:styleId="activity-oneline--mpc4">
    <w:name w:val="activity-oneline--mpc4"/>
    <w:basedOn w:val="Normal"/>
    <w:uiPriority w:val="1"/>
    <w:rsid w:val="00E12FC6"/>
    <w:pPr>
      <w:keepNext w:val="0"/>
      <w:keepLines w:val="0"/>
      <w:tabs>
        <w:tab w:val="left" w:pos="851"/>
        <w:tab w:val="left" w:pos="2835"/>
        <w:tab w:val="left" w:pos="3119"/>
        <w:tab w:val="left" w:pos="5103"/>
        <w:tab w:val="left" w:pos="5387"/>
        <w:tab w:val="left" w:pos="7371"/>
        <w:tab w:val="left" w:pos="7655"/>
      </w:tabs>
      <w:adjustRightInd w:val="0"/>
      <w:snapToGrid w:val="0"/>
      <w:spacing w:line="340" w:lineRule="exact"/>
      <w:ind w:left="568" w:hanging="284"/>
    </w:pPr>
    <w:rPr>
      <w:rFonts w:asciiTheme="minorHAnsi" w:eastAsiaTheme="minorEastAsia" w:hAnsiTheme="minorHAnsi"/>
      <w:lang w:eastAsia="en-GB"/>
    </w:rPr>
  </w:style>
  <w:style w:type="paragraph" w:styleId="Caption">
    <w:name w:val="caption"/>
    <w:aliases w:val="caption"/>
    <w:basedOn w:val="Normal"/>
    <w:next w:val="Normal"/>
    <w:uiPriority w:val="35"/>
    <w:semiHidden/>
    <w:unhideWhenUsed/>
    <w:qFormat/>
    <w:rsid w:val="00572595"/>
    <w:pPr>
      <w:spacing w:after="200" w:line="320" w:lineRule="exact"/>
    </w:pPr>
    <w:rPr>
      <w:iCs/>
      <w:szCs w:val="18"/>
    </w:rPr>
  </w:style>
  <w:style w:type="paragraph" w:customStyle="1" w:styleId="cba-footer">
    <w:name w:val="cba-footer"/>
    <w:basedOn w:val="Normal"/>
    <w:uiPriority w:val="5"/>
    <w:rsid w:val="00572595"/>
    <w:pPr>
      <w:keepNext w:val="0"/>
      <w:keepLines w:val="0"/>
      <w:tabs>
        <w:tab w:val="right" w:pos="9072"/>
      </w:tabs>
      <w:spacing w:before="100" w:beforeAutospacing="1" w:after="100" w:afterAutospacing="1" w:line="340" w:lineRule="exact"/>
    </w:pPr>
    <w:rPr>
      <w:rFonts w:eastAsiaTheme="minorEastAsia"/>
      <w:sz w:val="22"/>
      <w:lang w:eastAsia="en-GB"/>
    </w:rPr>
  </w:style>
  <w:style w:type="character" w:customStyle="1" w:styleId="head-a--italic">
    <w:name w:val="head-a--italic"/>
    <w:basedOn w:val="italic"/>
    <w:qFormat/>
    <w:rsid w:val="00572595"/>
    <w:rPr>
      <w:i/>
      <w:color w:val="auto"/>
    </w:rPr>
  </w:style>
  <w:style w:type="character" w:customStyle="1" w:styleId="head-b--italic">
    <w:name w:val="head-b--italic"/>
    <w:basedOn w:val="DefaultParagraphFont"/>
    <w:qFormat/>
    <w:rsid w:val="00572595"/>
    <w:rPr>
      <w:i/>
      <w:color w:val="808080" w:themeColor="background1" w:themeShade="80"/>
    </w:rPr>
  </w:style>
  <w:style w:type="character" w:customStyle="1" w:styleId="head-c--italic">
    <w:name w:val="head-c--italic"/>
    <w:basedOn w:val="DefaultParagraphFont"/>
    <w:qFormat/>
    <w:rsid w:val="00572595"/>
    <w:rPr>
      <w:i/>
    </w:rPr>
  </w:style>
  <w:style w:type="character" w:customStyle="1" w:styleId="head-d--italic">
    <w:name w:val="head-d--italic"/>
    <w:basedOn w:val="italic"/>
    <w:qFormat/>
    <w:rsid w:val="00572595"/>
    <w:rPr>
      <w:i/>
      <w:color w:val="808080" w:themeColor="background1" w:themeShade="80"/>
    </w:rPr>
  </w:style>
  <w:style w:type="paragraph" w:customStyle="1" w:styleId="paragraph-context--table">
    <w:name w:val="paragraph-context--table"/>
    <w:basedOn w:val="paragraph-context"/>
    <w:uiPriority w:val="4"/>
    <w:qFormat/>
    <w:rsid w:val="00572595"/>
    <w:pPr>
      <w:ind w:left="113" w:right="113"/>
    </w:pPr>
  </w:style>
  <w:style w:type="paragraph" w:customStyle="1" w:styleId="wordpool-text--right">
    <w:name w:val="wordpool-text--right"/>
    <w:basedOn w:val="wordpool-text"/>
    <w:uiPriority w:val="1"/>
    <w:qFormat/>
    <w:rsid w:val="00572595"/>
    <w:pPr>
      <w:spacing w:before="0" w:after="0" w:line="340" w:lineRule="exact"/>
      <w:ind w:left="284" w:right="113"/>
    </w:pPr>
    <w:rPr>
      <w:rFonts w:ascii="Calibri" w:hAnsi="Calibri"/>
    </w:rPr>
  </w:style>
  <w:style w:type="paragraph" w:customStyle="1" w:styleId="activity-dialogue">
    <w:name w:val="activity-dialogue"/>
    <w:uiPriority w:val="2"/>
    <w:qFormat/>
    <w:rsid w:val="00572595"/>
    <w:pPr>
      <w:keepNext/>
      <w:keepLines/>
      <w:tabs>
        <w:tab w:val="left" w:pos="1418"/>
      </w:tabs>
      <w:spacing w:line="340" w:lineRule="exact"/>
      <w:ind w:left="568" w:right="851" w:hanging="284"/>
    </w:pPr>
    <w:rPr>
      <w:rFonts w:eastAsia="Calibri" w:cs="Times New Roman"/>
      <w:bCs/>
      <w:color w:val="000000"/>
      <w:sz w:val="28"/>
    </w:rPr>
  </w:style>
  <w:style w:type="paragraph" w:customStyle="1" w:styleId="activity-noContent">
    <w:name w:val="activity-noContent"/>
    <w:basedOn w:val="activity-numbered"/>
    <w:uiPriority w:val="10"/>
    <w:qFormat/>
    <w:rsid w:val="00572595"/>
    <w:pPr>
      <w:spacing w:line="100" w:lineRule="exact"/>
    </w:pPr>
    <w:rPr>
      <w:sz w:val="16"/>
      <w:szCs w:val="20"/>
    </w:rPr>
  </w:style>
  <w:style w:type="paragraph" w:customStyle="1" w:styleId="activity-numbered--right">
    <w:name w:val="activity-numbered--right"/>
    <w:basedOn w:val="activity-numbered"/>
    <w:uiPriority w:val="2"/>
    <w:qFormat/>
    <w:rsid w:val="00572595"/>
    <w:pPr>
      <w:jc w:val="right"/>
    </w:pPr>
  </w:style>
  <w:style w:type="paragraph" w:customStyle="1" w:styleId="activity-unnumbered--table">
    <w:name w:val="activity-unnumbered--table"/>
    <w:uiPriority w:val="2"/>
    <w:qFormat/>
    <w:rsid w:val="00572595"/>
    <w:pPr>
      <w:keepNext/>
      <w:keepLines/>
      <w:tabs>
        <w:tab w:val="left" w:pos="567"/>
        <w:tab w:val="left" w:pos="851"/>
      </w:tabs>
      <w:spacing w:line="320" w:lineRule="exact"/>
    </w:pPr>
    <w:rPr>
      <w:rFonts w:ascii="Calibri" w:eastAsia="Calibri" w:hAnsi="Calibri" w:cs="Times New Roman"/>
      <w:bCs/>
      <w:color w:val="000000"/>
    </w:rPr>
  </w:style>
  <w:style w:type="character" w:customStyle="1" w:styleId="assess-image">
    <w:name w:val="assess-image"/>
    <w:uiPriority w:val="7"/>
    <w:rsid w:val="00A832D9"/>
    <w:rPr>
      <w:caps w:val="0"/>
      <w:smallCaps w:val="0"/>
      <w:strike w:val="0"/>
      <w:dstrike w:val="0"/>
      <w:vanish w:val="0"/>
      <w:color w:val="FF0000"/>
      <w:w w:val="100"/>
      <w:kern w:val="0"/>
      <w:position w:val="-6"/>
      <w:vertAlign w:val="baseline"/>
    </w:rPr>
  </w:style>
  <w:style w:type="paragraph" w:customStyle="1" w:styleId="Name">
    <w:name w:val="Name"/>
    <w:basedOn w:val="Normal"/>
    <w:uiPriority w:val="7"/>
    <w:qFormat/>
    <w:rsid w:val="00572595"/>
    <w:pPr>
      <w:spacing w:before="120" w:line="300" w:lineRule="exact"/>
    </w:pPr>
    <w:rPr>
      <w:rFonts w:ascii="Arial" w:hAnsi="Arial"/>
      <w:color w:val="000000"/>
      <w:sz w:val="21"/>
    </w:rPr>
  </w:style>
  <w:style w:type="paragraph" w:customStyle="1" w:styleId="paragraph">
    <w:name w:val="paragraph"/>
    <w:basedOn w:val="Normal"/>
    <w:rsid w:val="00572595"/>
    <w:pPr>
      <w:keepNext w:val="0"/>
      <w:keepLines w:val="0"/>
      <w:spacing w:before="100" w:beforeAutospacing="1" w:after="100" w:afterAutospacing="1"/>
    </w:pPr>
    <w:rPr>
      <w:rFonts w:ascii="Times New Roman" w:eastAsia="Times New Roman" w:hAnsi="Times New Roman"/>
      <w:lang w:eastAsia="en-GB"/>
    </w:rPr>
  </w:style>
  <w:style w:type="paragraph" w:customStyle="1" w:styleId="text-message--head">
    <w:name w:val="text-message--head"/>
    <w:basedOn w:val="Normal"/>
    <w:uiPriority w:val="4"/>
    <w:qFormat/>
    <w:rsid w:val="00572595"/>
    <w:pPr>
      <w:shd w:val="clear" w:color="auto" w:fill="808080" w:themeFill="background1" w:themeFillShade="80"/>
      <w:suppressAutoHyphens/>
      <w:spacing w:before="120" w:after="60" w:line="300" w:lineRule="exact"/>
      <w:ind w:left="85" w:right="85"/>
      <w:jc w:val="center"/>
    </w:pPr>
    <w:rPr>
      <w:rFonts w:cs="Calibri"/>
      <w:color w:val="FFFFFF" w:themeColor="background1"/>
      <w:position w:val="2"/>
    </w:rPr>
  </w:style>
  <w:style w:type="paragraph" w:customStyle="1" w:styleId="text-message--left">
    <w:name w:val="text-message--left"/>
    <w:basedOn w:val="Normal"/>
    <w:uiPriority w:val="4"/>
    <w:qFormat/>
    <w:rsid w:val="00572595"/>
    <w:pPr>
      <w:suppressAutoHyphens/>
      <w:snapToGrid w:val="0"/>
      <w:spacing w:before="60" w:line="280" w:lineRule="exact"/>
      <w:ind w:left="79" w:right="1134"/>
      <w:contextualSpacing/>
    </w:pPr>
    <w:rPr>
      <w:rFonts w:cs="Calibri"/>
      <w:color w:val="595959" w:themeColor="text1" w:themeTint="A6"/>
      <w:szCs w:val="20"/>
    </w:rPr>
  </w:style>
  <w:style w:type="paragraph" w:customStyle="1" w:styleId="text-message--right">
    <w:name w:val="text-message--right"/>
    <w:basedOn w:val="Normal"/>
    <w:uiPriority w:val="4"/>
    <w:qFormat/>
    <w:rsid w:val="00572595"/>
    <w:pPr>
      <w:suppressAutoHyphens/>
      <w:snapToGrid w:val="0"/>
      <w:spacing w:before="60" w:line="280" w:lineRule="exact"/>
      <w:ind w:left="567" w:right="79"/>
      <w:contextualSpacing/>
    </w:pPr>
    <w:rPr>
      <w:rFonts w:cs="Calibri"/>
      <w:szCs w:val="20"/>
    </w:rPr>
  </w:style>
  <w:style w:type="table" w:customStyle="1" w:styleId="wordpool-tableimages">
    <w:name w:val="wordpool-table.images"/>
    <w:basedOn w:val="TableNormal"/>
    <w:uiPriority w:val="99"/>
    <w:rsid w:val="00572595"/>
    <w:pPr>
      <w:spacing w:after="120" w:line="340" w:lineRule="exact"/>
      <w:jc w:val="center"/>
    </w:pPr>
    <w:rPr>
      <w:rFonts w:ascii="Arial" w:eastAsia="Calibri" w:hAnsi="Arial" w:cs="Times New Roman"/>
      <w:color w:val="000000"/>
      <w:sz w:val="22"/>
      <w:szCs w:val="20"/>
      <w:lang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</w:tblPr>
    <w:tcPr>
      <w:vAlign w:val="center"/>
    </w:tcPr>
  </w:style>
  <w:style w:type="paragraph" w:customStyle="1" w:styleId="activity-oneline--mpc--first-and-last">
    <w:name w:val="activity-oneline--mpc--first-and-last"/>
    <w:basedOn w:val="activity-oneline--mpc"/>
    <w:uiPriority w:val="1"/>
    <w:qFormat/>
    <w:rsid w:val="00E12FC6"/>
    <w:pPr>
      <w:keepLines w:val="0"/>
      <w:widowControl w:val="0"/>
    </w:pPr>
  </w:style>
  <w:style w:type="paragraph" w:customStyle="1" w:styleId="activity-numbered--true-false">
    <w:name w:val="activity-numbered--true-false"/>
    <w:uiPriority w:val="1"/>
    <w:qFormat/>
    <w:rsid w:val="000F6548"/>
    <w:pPr>
      <w:keepNext/>
      <w:keepLines/>
      <w:tabs>
        <w:tab w:val="right" w:pos="5670"/>
        <w:tab w:val="right" w:pos="9072"/>
      </w:tabs>
      <w:snapToGrid w:val="0"/>
      <w:spacing w:line="320" w:lineRule="exact"/>
      <w:ind w:left="568" w:hanging="284"/>
    </w:pPr>
    <w:rPr>
      <w:rFonts w:eastAsia="Calibri" w:cs="Times New Roman"/>
      <w:bCs/>
      <w:color w:val="000000"/>
    </w:rPr>
  </w:style>
  <w:style w:type="paragraph" w:customStyle="1" w:styleId="activity-numbered--match-images">
    <w:name w:val="activity-numbered--match-images"/>
    <w:basedOn w:val="activity-numbered"/>
    <w:uiPriority w:val="1"/>
    <w:qFormat/>
    <w:rsid w:val="00D7336E"/>
    <w:pPr>
      <w:tabs>
        <w:tab w:val="clear" w:pos="851"/>
        <w:tab w:val="clear" w:pos="992"/>
        <w:tab w:val="clear" w:pos="1276"/>
        <w:tab w:val="clear" w:pos="1418"/>
        <w:tab w:val="clear" w:pos="3402"/>
        <w:tab w:val="clear" w:pos="3686"/>
        <w:tab w:val="clear" w:pos="4820"/>
        <w:tab w:val="left" w:pos="2835"/>
        <w:tab w:val="left" w:pos="3119"/>
        <w:tab w:val="left" w:pos="5103"/>
      </w:tabs>
    </w:pPr>
    <w:rPr>
      <w:noProof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2091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489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5963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7356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8628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7429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4112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4434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4826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109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4825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3918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51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7951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3988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714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871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1411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3871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2202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768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5730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2238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9372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6074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941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232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626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271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66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9106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6353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9961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063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9120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008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3265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3932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9969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7077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5468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0100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2776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3076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9485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661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1026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8442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9988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942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7807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jpeg"/><Relationship Id="rId18" Type="http://schemas.openxmlformats.org/officeDocument/2006/relationships/image" Target="media/image8.jpeg"/><Relationship Id="rId26" Type="http://schemas.openxmlformats.org/officeDocument/2006/relationships/image" Target="media/image16.jpeg"/><Relationship Id="rId39" Type="http://schemas.openxmlformats.org/officeDocument/2006/relationships/image" Target="media/image29.jpeg"/><Relationship Id="rId21" Type="http://schemas.openxmlformats.org/officeDocument/2006/relationships/image" Target="media/image11.jpeg"/><Relationship Id="rId34" Type="http://schemas.openxmlformats.org/officeDocument/2006/relationships/image" Target="media/image24.jpeg"/><Relationship Id="rId42" Type="http://schemas.openxmlformats.org/officeDocument/2006/relationships/image" Target="media/image32.jpeg"/><Relationship Id="rId47" Type="http://schemas.openxmlformats.org/officeDocument/2006/relationships/image" Target="media/image37.jpeg"/><Relationship Id="rId50" Type="http://schemas.openxmlformats.org/officeDocument/2006/relationships/image" Target="media/image39.emf"/><Relationship Id="rId55" Type="http://schemas.openxmlformats.org/officeDocument/2006/relationships/fontTable" Target="fontTable.xm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6.jpeg"/><Relationship Id="rId29" Type="http://schemas.openxmlformats.org/officeDocument/2006/relationships/image" Target="media/image19.jpeg"/><Relationship Id="rId11" Type="http://schemas.openxmlformats.org/officeDocument/2006/relationships/image" Target="media/image1.emf"/><Relationship Id="rId24" Type="http://schemas.openxmlformats.org/officeDocument/2006/relationships/image" Target="media/image14.jpeg"/><Relationship Id="rId32" Type="http://schemas.openxmlformats.org/officeDocument/2006/relationships/image" Target="media/image22.jpeg"/><Relationship Id="rId37" Type="http://schemas.openxmlformats.org/officeDocument/2006/relationships/image" Target="media/image27.jpeg"/><Relationship Id="rId40" Type="http://schemas.openxmlformats.org/officeDocument/2006/relationships/image" Target="media/image30.jpeg"/><Relationship Id="rId45" Type="http://schemas.openxmlformats.org/officeDocument/2006/relationships/image" Target="media/image35.jpeg"/><Relationship Id="rId53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19" Type="http://schemas.openxmlformats.org/officeDocument/2006/relationships/image" Target="media/image9.jpeg"/><Relationship Id="rId31" Type="http://schemas.openxmlformats.org/officeDocument/2006/relationships/image" Target="media/image21.jpeg"/><Relationship Id="rId44" Type="http://schemas.openxmlformats.org/officeDocument/2006/relationships/image" Target="media/image34.jpeg"/><Relationship Id="rId52" Type="http://schemas.openxmlformats.org/officeDocument/2006/relationships/image" Target="media/image40.jpe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eg"/><Relationship Id="rId22" Type="http://schemas.openxmlformats.org/officeDocument/2006/relationships/image" Target="media/image12.jpeg"/><Relationship Id="rId27" Type="http://schemas.openxmlformats.org/officeDocument/2006/relationships/image" Target="media/image17.jpeg"/><Relationship Id="rId30" Type="http://schemas.openxmlformats.org/officeDocument/2006/relationships/image" Target="media/image20.jpeg"/><Relationship Id="rId35" Type="http://schemas.openxmlformats.org/officeDocument/2006/relationships/image" Target="media/image25.jpeg"/><Relationship Id="rId43" Type="http://schemas.openxmlformats.org/officeDocument/2006/relationships/image" Target="media/image33.jpeg"/><Relationship Id="rId48" Type="http://schemas.openxmlformats.org/officeDocument/2006/relationships/image" Target="media/image38.jpg"/><Relationship Id="rId56" Type="http://schemas.openxmlformats.org/officeDocument/2006/relationships/theme" Target="theme/theme1.xml"/><Relationship Id="rId8" Type="http://schemas.openxmlformats.org/officeDocument/2006/relationships/webSettings" Target="webSettings.xml"/><Relationship Id="rId51" Type="http://schemas.openxmlformats.org/officeDocument/2006/relationships/image" Target="media/image390.emf"/><Relationship Id="rId3" Type="http://schemas.openxmlformats.org/officeDocument/2006/relationships/customXml" Target="../customXml/item3.xml"/><Relationship Id="rId12" Type="http://schemas.openxmlformats.org/officeDocument/2006/relationships/image" Target="media/image2.jpeg"/><Relationship Id="rId17" Type="http://schemas.openxmlformats.org/officeDocument/2006/relationships/image" Target="media/image7.jpeg"/><Relationship Id="rId25" Type="http://schemas.openxmlformats.org/officeDocument/2006/relationships/image" Target="media/image15.jpeg"/><Relationship Id="rId33" Type="http://schemas.openxmlformats.org/officeDocument/2006/relationships/image" Target="media/image23.jpeg"/><Relationship Id="rId38" Type="http://schemas.openxmlformats.org/officeDocument/2006/relationships/image" Target="media/image28.jpeg"/><Relationship Id="rId46" Type="http://schemas.openxmlformats.org/officeDocument/2006/relationships/image" Target="media/image36.jpeg"/><Relationship Id="rId20" Type="http://schemas.openxmlformats.org/officeDocument/2006/relationships/image" Target="media/image10.jpeg"/><Relationship Id="rId41" Type="http://schemas.openxmlformats.org/officeDocument/2006/relationships/image" Target="media/image31.jpeg"/><Relationship Id="rId54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5" Type="http://schemas.openxmlformats.org/officeDocument/2006/relationships/image" Target="media/image5.jpeg"/><Relationship Id="rId23" Type="http://schemas.openxmlformats.org/officeDocument/2006/relationships/image" Target="media/image13.jpeg"/><Relationship Id="rId28" Type="http://schemas.openxmlformats.org/officeDocument/2006/relationships/image" Target="media/image18.jpeg"/><Relationship Id="rId36" Type="http://schemas.openxmlformats.org/officeDocument/2006/relationships/image" Target="media/image26.jpeg"/><Relationship Id="rId49" Type="http://schemas.openxmlformats.org/officeDocument/2006/relationships/image" Target="media/image380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1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/C:\Users\freia\Downloads\CBA%20Primary%20author%20template%20C%20V4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solidFill>
          <a:schemeClr val="bg1">
            <a:lumMod val="85000"/>
          </a:schemeClr>
        </a:solidFill>
        <a:ln>
          <a:noFill/>
        </a:ln>
      </a:spPr>
      <a:bodyPr rot="0" spcFirstLastPara="0" vertOverflow="overflow" horzOverflow="overflow" vert="horz" wrap="square" lIns="91440" tIns="45720" rIns="91440" bIns="45720" numCol="1" spcCol="0" rtlCol="0" fromWordArt="0" anchor="ctr" anchorCtr="0" forceAA="0" compatLnSpc="1">
        <a:prstTxWarp prst="textNoShape">
          <a:avLst/>
        </a:prstTxWarp>
        <a:noAutofit/>
      </a:bodyPr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7975D18DB535449907CCB543CE9A246" ma:contentTypeVersion="9" ma:contentTypeDescription="Create a new document." ma:contentTypeScope="" ma:versionID="f97001b1ceccef1444442476040f30ce">
  <xsd:schema xmlns:xsd="http://www.w3.org/2001/XMLSchema" xmlns:xs="http://www.w3.org/2001/XMLSchema" xmlns:p="http://schemas.microsoft.com/office/2006/metadata/properties" xmlns:ns2="c1820628-dc9e-427a-8eba-50e730be40f5" targetNamespace="http://schemas.microsoft.com/office/2006/metadata/properties" ma:root="true" ma:fieldsID="56a0b7f56de52671a9f48606e9e145c5" ns2:_="">
    <xsd:import namespace="c1820628-dc9e-427a-8eba-50e730be40f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1820628-dc9e-427a-8eba-50e730be40f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C017EF72-34DF-4087-B10D-82A3A75D97AF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39587788-EAA9-4D61-BF13-79D4A2E1B78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1820628-dc9e-427a-8eba-50e730be40f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E43C979C-0BB7-4148-B0AA-126C76E2D173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BC34DE95-A714-224B-B827-AC9102EFE6F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C:\Users\freia\Downloads\CBA Primary author template C V4.dotx</Template>
  <TotalTime>31</TotalTime>
  <Pages>4</Pages>
  <Words>408</Words>
  <Characters>2332</Characters>
  <Application>Microsoft Office Word</Application>
  <DocSecurity>0</DocSecurity>
  <Lines>19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Freia Layfield</dc:creator>
  <cp:keywords/>
  <dc:description/>
  <cp:lastModifiedBy>Microsoft Office User</cp:lastModifiedBy>
  <cp:revision>24</cp:revision>
  <cp:lastPrinted>2022-05-10T10:42:00Z</cp:lastPrinted>
  <dcterms:created xsi:type="dcterms:W3CDTF">2022-07-08T10:10:00Z</dcterms:created>
  <dcterms:modified xsi:type="dcterms:W3CDTF">2022-09-06T06:10:00Z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89f61502-7731-4690-a118-333634878cc9_Enabled">
    <vt:lpwstr>true</vt:lpwstr>
  </property>
  <property fmtid="{D5CDD505-2E9C-101B-9397-08002B2CF9AE}" pid="3" name="MSIP_Label_89f61502-7731-4690-a118-333634878cc9_SetDate">
    <vt:lpwstr>2020-05-18T12:51:45Z</vt:lpwstr>
  </property>
  <property fmtid="{D5CDD505-2E9C-101B-9397-08002B2CF9AE}" pid="4" name="MSIP_Label_89f61502-7731-4690-a118-333634878cc9_Method">
    <vt:lpwstr>Standard</vt:lpwstr>
  </property>
  <property fmtid="{D5CDD505-2E9C-101B-9397-08002B2CF9AE}" pid="5" name="MSIP_Label_89f61502-7731-4690-a118-333634878cc9_Name">
    <vt:lpwstr>Internal</vt:lpwstr>
  </property>
  <property fmtid="{D5CDD505-2E9C-101B-9397-08002B2CF9AE}" pid="6" name="MSIP_Label_89f61502-7731-4690-a118-333634878cc9_SiteId">
    <vt:lpwstr>91761b62-4c45-43f5-9f0e-be8ad9b551ff</vt:lpwstr>
  </property>
  <property fmtid="{D5CDD505-2E9C-101B-9397-08002B2CF9AE}" pid="7" name="MSIP_Label_89f61502-7731-4690-a118-333634878cc9_ActionId">
    <vt:lpwstr>34af40e9-8555-49a0-9543-000062bd4c79</vt:lpwstr>
  </property>
  <property fmtid="{D5CDD505-2E9C-101B-9397-08002B2CF9AE}" pid="8" name="MSIP_Label_89f61502-7731-4690-a118-333634878cc9_ContentBits">
    <vt:lpwstr>0</vt:lpwstr>
  </property>
  <property fmtid="{D5CDD505-2E9C-101B-9397-08002B2CF9AE}" pid="9" name="ContentTypeId">
    <vt:lpwstr>0x01010087975D18DB535449907CCB543CE9A246</vt:lpwstr>
  </property>
</Properties>
</file>